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0AECBF" w14:textId="40A233AE" w:rsidR="00AE3C5F" w:rsidRPr="00AE3C5F" w:rsidRDefault="00AE3C5F" w:rsidP="00AE3C5F">
      <w:pPr>
        <w:tabs>
          <w:tab w:val="left" w:pos="2820"/>
        </w:tabs>
        <w:spacing w:after="120"/>
        <w:ind w:left="1985" w:hanging="1985"/>
        <w:rPr>
          <w:rFonts w:ascii="Arial" w:hAnsi="Arial"/>
          <w:b/>
          <w:noProof/>
          <w:sz w:val="24"/>
          <w:lang w:val="en-US"/>
        </w:rPr>
      </w:pPr>
      <w:bookmarkStart w:id="0" w:name="page1"/>
      <w:r w:rsidRPr="00AE3C5F">
        <w:rPr>
          <w:rFonts w:ascii="Arial" w:hAnsi="Arial"/>
          <w:b/>
          <w:noProof/>
          <w:sz w:val="24"/>
          <w:lang w:val="en-US"/>
        </w:rPr>
        <w:t>3</w:t>
      </w:r>
      <w:r w:rsidR="00700DE5">
        <w:rPr>
          <w:rFonts w:ascii="Arial" w:hAnsi="Arial"/>
          <w:b/>
          <w:noProof/>
          <w:sz w:val="24"/>
          <w:lang w:val="en-US"/>
        </w:rPr>
        <w:t>GPP TSG-RAN WG4 Meeting #90</w:t>
      </w:r>
      <w:r w:rsidR="00A922EB">
        <w:rPr>
          <w:rFonts w:ascii="Arial" w:hAnsi="Arial"/>
          <w:b/>
          <w:noProof/>
          <w:sz w:val="24"/>
          <w:lang w:val="en-US"/>
        </w:rPr>
        <w:tab/>
      </w:r>
      <w:r w:rsidR="00A922EB">
        <w:rPr>
          <w:rFonts w:ascii="Arial" w:hAnsi="Arial"/>
          <w:b/>
          <w:noProof/>
          <w:sz w:val="24"/>
          <w:lang w:val="en-US"/>
        </w:rPr>
        <w:tab/>
      </w:r>
      <w:r w:rsidR="00A922EB">
        <w:rPr>
          <w:rFonts w:ascii="Arial" w:hAnsi="Arial"/>
          <w:b/>
          <w:noProof/>
          <w:sz w:val="24"/>
          <w:lang w:val="en-US"/>
        </w:rPr>
        <w:tab/>
      </w:r>
      <w:r w:rsidR="00700DE5">
        <w:rPr>
          <w:rFonts w:ascii="Arial" w:hAnsi="Arial"/>
          <w:b/>
          <w:noProof/>
          <w:sz w:val="24"/>
          <w:lang w:val="en-US"/>
        </w:rPr>
        <w:tab/>
        <w:t xml:space="preserve">  </w:t>
      </w:r>
      <w:r w:rsidR="00700DE5">
        <w:rPr>
          <w:rFonts w:ascii="Arial" w:hAnsi="Arial"/>
          <w:b/>
          <w:noProof/>
          <w:sz w:val="24"/>
          <w:lang w:val="en-US"/>
        </w:rPr>
        <w:tab/>
      </w:r>
      <w:r w:rsidR="00700DE5">
        <w:rPr>
          <w:rFonts w:ascii="Arial" w:hAnsi="Arial"/>
          <w:b/>
          <w:noProof/>
          <w:sz w:val="24"/>
          <w:lang w:val="en-US"/>
        </w:rPr>
        <w:tab/>
      </w:r>
      <w:r w:rsidR="00700DE5">
        <w:rPr>
          <w:rFonts w:ascii="Arial" w:hAnsi="Arial"/>
          <w:b/>
          <w:noProof/>
          <w:sz w:val="24"/>
          <w:lang w:val="en-US"/>
        </w:rPr>
        <w:tab/>
      </w:r>
      <w:r w:rsidR="00700DE5">
        <w:rPr>
          <w:rFonts w:ascii="Arial" w:hAnsi="Arial"/>
          <w:b/>
          <w:noProof/>
          <w:sz w:val="24"/>
          <w:lang w:val="en-US"/>
        </w:rPr>
        <w:tab/>
      </w:r>
      <w:r w:rsidR="00700DE5">
        <w:rPr>
          <w:rFonts w:ascii="Arial" w:hAnsi="Arial"/>
          <w:b/>
          <w:noProof/>
          <w:sz w:val="24"/>
          <w:lang w:val="en-US"/>
        </w:rPr>
        <w:tab/>
      </w:r>
      <w:r w:rsidR="00700DE5">
        <w:rPr>
          <w:rFonts w:ascii="Arial" w:hAnsi="Arial"/>
          <w:b/>
          <w:noProof/>
          <w:sz w:val="24"/>
          <w:lang w:val="en-US"/>
        </w:rPr>
        <w:tab/>
      </w:r>
      <w:r w:rsidR="00700DE5">
        <w:rPr>
          <w:rFonts w:ascii="Arial" w:hAnsi="Arial"/>
          <w:b/>
          <w:noProof/>
          <w:sz w:val="24"/>
          <w:lang w:val="en-US"/>
        </w:rPr>
        <w:tab/>
      </w:r>
      <w:r w:rsidR="00700DE5">
        <w:rPr>
          <w:rFonts w:ascii="Arial" w:hAnsi="Arial"/>
          <w:b/>
          <w:noProof/>
          <w:sz w:val="24"/>
          <w:lang w:val="en-US"/>
        </w:rPr>
        <w:tab/>
      </w:r>
      <w:r w:rsidR="00700DE5">
        <w:rPr>
          <w:rFonts w:ascii="Arial" w:hAnsi="Arial"/>
          <w:b/>
          <w:noProof/>
          <w:sz w:val="24"/>
          <w:lang w:val="en-US"/>
        </w:rPr>
        <w:tab/>
      </w:r>
      <w:r w:rsidR="00700DE5">
        <w:rPr>
          <w:rFonts w:ascii="Arial" w:hAnsi="Arial"/>
          <w:b/>
          <w:noProof/>
          <w:sz w:val="24"/>
          <w:lang w:val="en-US"/>
        </w:rPr>
        <w:tab/>
      </w:r>
      <w:r w:rsidR="00700DE5">
        <w:rPr>
          <w:rFonts w:ascii="Arial" w:hAnsi="Arial"/>
          <w:b/>
          <w:noProof/>
          <w:sz w:val="24"/>
          <w:lang w:val="en-US"/>
        </w:rPr>
        <w:tab/>
      </w:r>
      <w:r w:rsidR="00700DE5">
        <w:rPr>
          <w:rFonts w:ascii="Arial" w:hAnsi="Arial"/>
          <w:b/>
          <w:noProof/>
          <w:sz w:val="24"/>
          <w:lang w:val="en-US"/>
        </w:rPr>
        <w:tab/>
        <w:t>R4-19</w:t>
      </w:r>
      <w:r w:rsidR="009F43B1">
        <w:rPr>
          <w:rFonts w:ascii="Arial" w:hAnsi="Arial"/>
          <w:b/>
          <w:noProof/>
          <w:sz w:val="24"/>
          <w:lang w:val="en-US"/>
        </w:rPr>
        <w:t>01327</w:t>
      </w:r>
    </w:p>
    <w:p w14:paraId="0C291EAD" w14:textId="0A0E2447" w:rsidR="00700DE5" w:rsidRDefault="00700DE5" w:rsidP="00AE3C5F">
      <w:pPr>
        <w:tabs>
          <w:tab w:val="left" w:pos="2820"/>
        </w:tabs>
        <w:spacing w:after="120"/>
        <w:ind w:left="1985" w:hanging="1985"/>
        <w:rPr>
          <w:rFonts w:ascii="Arial" w:hAnsi="Arial"/>
          <w:b/>
          <w:noProof/>
          <w:sz w:val="24"/>
          <w:lang w:val="en-US"/>
        </w:rPr>
      </w:pPr>
      <w:r>
        <w:rPr>
          <w:rFonts w:ascii="Arial" w:hAnsi="Arial"/>
          <w:b/>
          <w:noProof/>
          <w:sz w:val="24"/>
          <w:lang w:val="en-US"/>
        </w:rPr>
        <w:t xml:space="preserve">Athens, Greece, 25 Feb – </w:t>
      </w:r>
      <w:r w:rsidR="00213665">
        <w:rPr>
          <w:rFonts w:ascii="Arial" w:hAnsi="Arial"/>
          <w:b/>
          <w:noProof/>
          <w:sz w:val="24"/>
          <w:lang w:val="en-US"/>
        </w:rPr>
        <w:t>1</w:t>
      </w:r>
      <w:r>
        <w:rPr>
          <w:rFonts w:ascii="Arial" w:hAnsi="Arial"/>
          <w:b/>
          <w:noProof/>
          <w:sz w:val="24"/>
          <w:lang w:val="en-US"/>
        </w:rPr>
        <w:t xml:space="preserve"> Mar 2019</w:t>
      </w:r>
    </w:p>
    <w:p w14:paraId="208A8AAC" w14:textId="77777777" w:rsidR="000864E9" w:rsidRPr="00A51BCB" w:rsidRDefault="000864E9" w:rsidP="00AE3C5F">
      <w:pPr>
        <w:tabs>
          <w:tab w:val="left" w:pos="2820"/>
        </w:tabs>
        <w:spacing w:after="120"/>
        <w:ind w:left="1985" w:hanging="1985"/>
        <w:rPr>
          <w:rFonts w:ascii="Arial" w:hAnsi="Arial" w:cs="Arial"/>
          <w:b/>
          <w:lang w:val="en-US"/>
        </w:rPr>
      </w:pPr>
      <w:r w:rsidRPr="00A51BCB">
        <w:rPr>
          <w:rFonts w:ascii="Arial" w:hAnsi="Arial" w:cs="Arial"/>
          <w:b/>
          <w:lang w:val="en-US"/>
        </w:rPr>
        <w:tab/>
      </w:r>
      <w:r w:rsidRPr="00A51BCB">
        <w:rPr>
          <w:rFonts w:ascii="Arial" w:hAnsi="Arial" w:cs="Arial"/>
          <w:b/>
          <w:lang w:val="en-US"/>
        </w:rPr>
        <w:tab/>
      </w:r>
    </w:p>
    <w:p w14:paraId="7DF6A852"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7AA448B2" w14:textId="77777777"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7938F7">
        <w:rPr>
          <w:rFonts w:ascii="Arial" w:hAnsi="Arial" w:cs="Arial"/>
          <w:b/>
          <w:lang w:val="en-US"/>
        </w:rPr>
        <w:t>On synchronization design for TM2</w:t>
      </w:r>
    </w:p>
    <w:p w14:paraId="0B85DF0F" w14:textId="5B925E61"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213665" w:rsidRPr="003E393E">
        <w:rPr>
          <w:rFonts w:ascii="Arial" w:hAnsi="Arial" w:cs="Arial"/>
          <w:lang w:val="en-US"/>
        </w:rPr>
        <w:t>6.10.2.3</w:t>
      </w:r>
    </w:p>
    <w:p w14:paraId="29CB08CF"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6D1DB62D" w14:textId="77777777" w:rsidR="00904C26" w:rsidRDefault="00904C26" w:rsidP="00904C26">
      <w:pPr>
        <w:rPr>
          <w:lang w:val="en-US"/>
        </w:rPr>
      </w:pPr>
    </w:p>
    <w:p w14:paraId="27E2D968" w14:textId="77777777" w:rsidR="00904C26" w:rsidRDefault="00904C26" w:rsidP="00904C26">
      <w:pPr>
        <w:pStyle w:val="Heading1"/>
        <w:numPr>
          <w:ilvl w:val="0"/>
          <w:numId w:val="19"/>
        </w:numPr>
        <w:rPr>
          <w:lang w:val="en-US"/>
        </w:rPr>
      </w:pPr>
      <w:r w:rsidRPr="00A51BCB">
        <w:rPr>
          <w:lang w:val="en-US"/>
        </w:rPr>
        <w:t>Introduction</w:t>
      </w:r>
    </w:p>
    <w:p w14:paraId="44BB2467" w14:textId="77777777" w:rsidR="00904C26" w:rsidRDefault="007938F7" w:rsidP="00904C26">
      <w:pPr>
        <w:tabs>
          <w:tab w:val="left" w:pos="7935"/>
        </w:tabs>
        <w:rPr>
          <w:lang w:val="en-US"/>
        </w:rPr>
      </w:pPr>
      <w:r w:rsidRPr="007938F7">
        <w:rPr>
          <w:lang w:val="en-US"/>
        </w:rPr>
        <w:t>Test model details were finalized during last RAN4#89 meeting in November ’18. Text proposals with details parameters for FR1 were agreed in [1], and for FR2 were agreed in [2]. Some details parameters of physical channels used for test models were covered in clause 4.9.2.3 Data content of Physical channels and Signals for NR-FR1-TM that was agreed in TP [3]. The same approach was done for details of physical channel for FR2, where details were agreed in [3]. However, some details are still not resolved, and way forwards were agreed for specific topics.</w:t>
      </w:r>
    </w:p>
    <w:p w14:paraId="5A70510B" w14:textId="77777777" w:rsidR="00EE59B4" w:rsidRPr="00F50CA4" w:rsidRDefault="00EE59B4" w:rsidP="00904C26">
      <w:pPr>
        <w:tabs>
          <w:tab w:val="left" w:pos="7935"/>
        </w:tabs>
        <w:rPr>
          <w:lang w:val="en-US"/>
        </w:rPr>
      </w:pPr>
      <w:r>
        <w:rPr>
          <w:lang w:val="en-US"/>
        </w:rPr>
        <w:t>In this contribution we discuss synchronizat</w:t>
      </w:r>
      <w:r w:rsidR="00796768">
        <w:rPr>
          <w:lang w:val="en-US"/>
        </w:rPr>
        <w:t>ion design for TM2 taking into account way forward [5].</w:t>
      </w:r>
    </w:p>
    <w:p w14:paraId="21E1F3BB" w14:textId="77777777" w:rsidR="00904C26" w:rsidRPr="007B6D2D" w:rsidRDefault="00904C26" w:rsidP="00904C26">
      <w:pPr>
        <w:pStyle w:val="Heading1"/>
        <w:numPr>
          <w:ilvl w:val="0"/>
          <w:numId w:val="19"/>
        </w:numPr>
        <w:rPr>
          <w:lang w:val="en-US"/>
        </w:rPr>
      </w:pPr>
      <w:r>
        <w:t>Discussion</w:t>
      </w:r>
    </w:p>
    <w:p w14:paraId="74501383" w14:textId="77777777" w:rsidR="00721BD9" w:rsidRDefault="00506F29" w:rsidP="00CA20E7">
      <w:pPr>
        <w:tabs>
          <w:tab w:val="left" w:pos="7935"/>
        </w:tabs>
        <w:rPr>
          <w:rFonts w:eastAsia="Batang"/>
          <w:lang w:eastAsia="ko-KR"/>
        </w:rPr>
      </w:pPr>
      <w:r>
        <w:rPr>
          <w:rFonts w:eastAsia="Batang"/>
          <w:lang w:eastAsia="ko-KR"/>
        </w:rPr>
        <w:t>According</w:t>
      </w:r>
      <w:r w:rsidR="00796768">
        <w:rPr>
          <w:rFonts w:eastAsia="Batang"/>
          <w:lang w:eastAsia="ko-KR"/>
        </w:rPr>
        <w:t xml:space="preserve"> agreed way forward </w:t>
      </w:r>
      <w:r w:rsidR="00A56C18">
        <w:rPr>
          <w:rFonts w:eastAsia="Batang"/>
          <w:lang w:eastAsia="ko-KR"/>
        </w:rPr>
        <w:t xml:space="preserve">[5] </w:t>
      </w:r>
      <w:r w:rsidR="00796768">
        <w:rPr>
          <w:rFonts w:eastAsia="Batang"/>
          <w:lang w:eastAsia="ko-KR"/>
        </w:rPr>
        <w:t>on synchronization design for test model 2 for both FR1 and FR2, RAN4</w:t>
      </w:r>
      <w:r w:rsidR="00721BD9">
        <w:rPr>
          <w:rFonts w:eastAsia="Batang"/>
          <w:lang w:eastAsia="ko-KR"/>
        </w:rPr>
        <w:t xml:space="preserve"> should decide which one of the option listed in the way forward:</w:t>
      </w:r>
    </w:p>
    <w:p w14:paraId="3F098CD7" w14:textId="77777777" w:rsidR="00721BD9" w:rsidRDefault="00721BD9" w:rsidP="00721BD9">
      <w:pPr>
        <w:jc w:val="both"/>
      </w:pPr>
      <w:r>
        <w:rPr>
          <w:rFonts w:eastAsia="Batang"/>
          <w:lang w:eastAsia="ko-KR"/>
        </w:rPr>
        <w:t xml:space="preserve"> </w:t>
      </w:r>
      <w:r>
        <w:t>Option 1: The synchronization in NR-FR1TM2 and NR-FR2-TM2 current design is sufficient for measure for all applicable tests</w:t>
      </w:r>
    </w:p>
    <w:p w14:paraId="6C6CDE82" w14:textId="77777777" w:rsidR="00721BD9" w:rsidRDefault="00721BD9" w:rsidP="00721BD9">
      <w:pPr>
        <w:jc w:val="both"/>
      </w:pPr>
      <w:r>
        <w:t xml:space="preserve">Option 2: Create a synchronization slot(s) with full bandwidth DM-RS which will not be used for measurement but only for synchronization purposes, an example illustration shown below </w:t>
      </w:r>
    </w:p>
    <w:p w14:paraId="27A1093B" w14:textId="77777777" w:rsidR="00721BD9" w:rsidRDefault="00B100EE" w:rsidP="00721BD9">
      <w:pPr>
        <w:jc w:val="both"/>
      </w:pPr>
      <w:r>
        <w:rPr>
          <w:noProof/>
        </w:rPr>
        <mc:AlternateContent>
          <mc:Choice Requires="wpc">
            <w:drawing>
              <wp:inline distT="0" distB="0" distL="0" distR="0" wp14:anchorId="036EABED" wp14:editId="47C65779">
                <wp:extent cx="5486400" cy="3521075"/>
                <wp:effectExtent l="0" t="0" r="0" b="0"/>
                <wp:docPr id="15" name="Canvas 69"/>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68" name="Rectangle 68"/>
                        <wps:cNvSpPr/>
                        <wps:spPr>
                          <a:xfrm>
                            <a:off x="320040" y="466195"/>
                            <a:ext cx="274320" cy="274320"/>
                          </a:xfrm>
                          <a:prstGeom prst="rect">
                            <a:avLst/>
                          </a:prstGeom>
                          <a:solidFill>
                            <a:srgbClr val="ED7D31">
                              <a:lumMod val="20000"/>
                              <a:lumOff val="80000"/>
                            </a:srgbClr>
                          </a:solidFill>
                          <a:ln w="9525" cap="flat" cmpd="sng" algn="ctr">
                            <a:solidFill>
                              <a:sysClr val="windowText" lastClr="000000"/>
                            </a:solidFill>
                            <a:prstDash val="solid"/>
                            <a:miter lim="800000"/>
                          </a:ln>
                          <a:effectLst/>
                        </wps:spPr>
                        <wps:txbx>
                          <w:txbxContent>
                            <w:p w14:paraId="00BCF4D6" w14:textId="77777777" w:rsidR="00721BD9" w:rsidRPr="00721BD9" w:rsidRDefault="00721BD9" w:rsidP="00721BD9">
                              <w:pPr>
                                <w:jc w:val="center"/>
                                <w:rPr>
                                  <w:color w:val="000000"/>
                                </w:rPr>
                              </w:pPr>
                              <w:r w:rsidRPr="00721BD9">
                                <w:rPr>
                                  <w:color w:val="000000"/>
                                </w:rPr>
                                <w:t>0</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1" name="Rectangle 71"/>
                        <wps:cNvSpPr/>
                        <wps:spPr>
                          <a:xfrm>
                            <a:off x="59436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3CFFDE95" w14:textId="77777777" w:rsidR="00721BD9" w:rsidRPr="00721BD9" w:rsidRDefault="00721BD9" w:rsidP="00721BD9">
                              <w:pPr>
                                <w:jc w:val="center"/>
                                <w:rPr>
                                  <w:color w:val="000000"/>
                                </w:rPr>
                              </w:pPr>
                              <w:r w:rsidRPr="00721BD9">
                                <w:rPr>
                                  <w:color w:val="000000"/>
                                </w:rPr>
                                <w:t>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2" name="Rectangle 72"/>
                        <wps:cNvSpPr/>
                        <wps:spPr>
                          <a:xfrm>
                            <a:off x="86868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1C7B6DE4" w14:textId="77777777" w:rsidR="00721BD9" w:rsidRPr="00721BD9" w:rsidRDefault="00721BD9" w:rsidP="00721BD9">
                              <w:pPr>
                                <w:jc w:val="center"/>
                                <w:rPr>
                                  <w:color w:val="000000"/>
                                </w:rPr>
                              </w:pPr>
                              <w:r w:rsidRPr="00721BD9">
                                <w:rPr>
                                  <w:color w:val="000000"/>
                                </w:rPr>
                                <w:t>2</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3" name="Rectangle 73"/>
                        <wps:cNvSpPr/>
                        <wps:spPr>
                          <a:xfrm>
                            <a:off x="114300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40C22E02" w14:textId="77777777" w:rsidR="00721BD9" w:rsidRPr="00721BD9" w:rsidRDefault="00721BD9" w:rsidP="00721BD9">
                              <w:pPr>
                                <w:jc w:val="center"/>
                                <w:rPr>
                                  <w:color w:val="000000"/>
                                </w:rPr>
                              </w:pPr>
                              <w:r w:rsidRPr="00721BD9">
                                <w:rPr>
                                  <w:color w:val="000000"/>
                                </w:rPr>
                                <w:t>3</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4" name="Rectangle 74"/>
                        <wps:cNvSpPr/>
                        <wps:spPr>
                          <a:xfrm>
                            <a:off x="141732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6641D7A4" w14:textId="77777777" w:rsidR="00721BD9" w:rsidRPr="00721BD9" w:rsidRDefault="00721BD9" w:rsidP="00721BD9">
                              <w:pPr>
                                <w:jc w:val="center"/>
                                <w:rPr>
                                  <w:color w:val="000000"/>
                                </w:rPr>
                              </w:pPr>
                              <w:r w:rsidRPr="00721BD9">
                                <w:rPr>
                                  <w:color w:val="000000"/>
                                </w:rPr>
                                <w:t>4</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5" name="Rectangle 75"/>
                        <wps:cNvSpPr/>
                        <wps:spPr>
                          <a:xfrm>
                            <a:off x="169164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59F9015D" w14:textId="77777777" w:rsidR="00721BD9" w:rsidRPr="00721BD9" w:rsidRDefault="00721BD9" w:rsidP="00721BD9">
                              <w:pPr>
                                <w:jc w:val="center"/>
                                <w:rPr>
                                  <w:color w:val="000000"/>
                                </w:rPr>
                              </w:pPr>
                              <w:r w:rsidRPr="00721BD9">
                                <w:rPr>
                                  <w:color w:val="000000"/>
                                </w:rPr>
                                <w:t>5</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6" name="Rectangle 76"/>
                        <wps:cNvSpPr/>
                        <wps:spPr>
                          <a:xfrm>
                            <a:off x="196596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261463E3" w14:textId="77777777" w:rsidR="00721BD9" w:rsidRPr="00721BD9" w:rsidRDefault="00721BD9" w:rsidP="00721BD9">
                              <w:pPr>
                                <w:jc w:val="center"/>
                                <w:rPr>
                                  <w:color w:val="000000"/>
                                </w:rPr>
                              </w:pPr>
                              <w:r w:rsidRPr="00721BD9">
                                <w:rPr>
                                  <w:color w:val="000000"/>
                                </w:rPr>
                                <w:t>6</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7" name="Rectangle 77"/>
                        <wps:cNvSpPr/>
                        <wps:spPr>
                          <a:xfrm>
                            <a:off x="224028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3C888CE9" w14:textId="77777777" w:rsidR="00721BD9" w:rsidRPr="00721BD9" w:rsidRDefault="00721BD9" w:rsidP="00721BD9">
                              <w:pPr>
                                <w:jc w:val="center"/>
                                <w:rPr>
                                  <w:color w:val="000000"/>
                                </w:rPr>
                              </w:pPr>
                              <w:r w:rsidRPr="00721BD9">
                                <w:rPr>
                                  <w:color w:val="000000"/>
                                </w:rPr>
                                <w:t>7</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8" name="Rectangle 78"/>
                        <wps:cNvSpPr/>
                        <wps:spPr>
                          <a:xfrm>
                            <a:off x="251460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5BF8942B" w14:textId="77777777" w:rsidR="00721BD9" w:rsidRPr="00721BD9" w:rsidRDefault="00721BD9" w:rsidP="00721BD9">
                              <w:pPr>
                                <w:jc w:val="center"/>
                                <w:rPr>
                                  <w:color w:val="000000"/>
                                </w:rPr>
                              </w:pPr>
                              <w:r w:rsidRPr="00721BD9">
                                <w:rPr>
                                  <w:color w:val="000000"/>
                                </w:rPr>
                                <w:t>8</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9" name="Rectangle 79"/>
                        <wps:cNvSpPr/>
                        <wps:spPr>
                          <a:xfrm>
                            <a:off x="278892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769EA8EE" w14:textId="77777777" w:rsidR="00721BD9" w:rsidRPr="00721BD9" w:rsidRDefault="00721BD9" w:rsidP="00721BD9">
                              <w:pPr>
                                <w:jc w:val="center"/>
                                <w:rPr>
                                  <w:color w:val="000000"/>
                                </w:rPr>
                              </w:pPr>
                              <w:r w:rsidRPr="00721BD9">
                                <w:rPr>
                                  <w:color w:val="000000"/>
                                </w:rPr>
                                <w:t>9</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0" name="Right Brace 80"/>
                        <wps:cNvSpPr/>
                        <wps:spPr>
                          <a:xfrm rot="16200000">
                            <a:off x="1623060" y="-1027951"/>
                            <a:ext cx="137161" cy="2743202"/>
                          </a:xfrm>
                          <a:prstGeom prst="righ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81" name="Text Box 81"/>
                        <wps:cNvSpPr txBox="1"/>
                        <wps:spPr>
                          <a:xfrm>
                            <a:off x="1417320" y="46470"/>
                            <a:ext cx="960120" cy="182880"/>
                          </a:xfrm>
                          <a:prstGeom prst="rect">
                            <a:avLst/>
                          </a:prstGeom>
                          <a:solidFill>
                            <a:sysClr val="window" lastClr="FFFFFF"/>
                          </a:solidFill>
                          <a:ln w="6350">
                            <a:noFill/>
                          </a:ln>
                          <a:effectLst/>
                        </wps:spPr>
                        <wps:txbx>
                          <w:txbxContent>
                            <w:p w14:paraId="52B2699B" w14:textId="77777777" w:rsidR="00721BD9" w:rsidRDefault="00721BD9" w:rsidP="00721BD9">
                              <w:pPr>
                                <w:spacing w:after="0"/>
                              </w:pPr>
                              <w:r>
                                <w:t xml:space="preserve">10 </w:t>
                              </w:r>
                              <w:proofErr w:type="spellStart"/>
                              <w:r>
                                <w:t>ms</w:t>
                              </w:r>
                              <w:proofErr w:type="spellEnd"/>
                            </w:p>
                          </w:txbxContent>
                        </wps:txbx>
                        <wps:bodyPr rot="0" spcFirstLastPara="0" vertOverflow="overflow" horzOverflow="overflow" vert="horz" wrap="square" lIns="0" tIns="0" rIns="0" bIns="0" numCol="1" spcCol="0" rtlCol="0" fromWordArt="0" anchor="t" anchorCtr="0" forceAA="0" compatLnSpc="1">
                          <a:noAutofit/>
                        </wps:bodyPr>
                      </wps:wsp>
                      <wps:wsp>
                        <wps:cNvPr id="82" name="Rectangle 82"/>
                        <wps:cNvSpPr/>
                        <wps:spPr>
                          <a:xfrm>
                            <a:off x="320040" y="1280910"/>
                            <a:ext cx="91440" cy="502920"/>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83" name="Rectangle 83"/>
                        <wps:cNvSpPr/>
                        <wps:spPr>
                          <a:xfrm>
                            <a:off x="411480" y="1280910"/>
                            <a:ext cx="91440" cy="502920"/>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84" name="Rectangle 84"/>
                        <wps:cNvSpPr/>
                        <wps:spPr>
                          <a:xfrm>
                            <a:off x="320040" y="1783830"/>
                            <a:ext cx="91440" cy="228600"/>
                          </a:xfrm>
                          <a:prstGeom prst="rect">
                            <a:avLst/>
                          </a:prstGeom>
                          <a:solidFill>
                            <a:srgbClr val="ED7D31"/>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85" name="Rectangle 85"/>
                        <wps:cNvSpPr/>
                        <wps:spPr>
                          <a:xfrm>
                            <a:off x="412230" y="1783830"/>
                            <a:ext cx="91440" cy="228600"/>
                          </a:xfrm>
                          <a:prstGeom prst="rect">
                            <a:avLst/>
                          </a:prstGeom>
                          <a:solidFill>
                            <a:srgbClr val="ED7D31"/>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90" name="Rectangle 90"/>
                        <wps:cNvSpPr/>
                        <wps:spPr>
                          <a:xfrm>
                            <a:off x="503670" y="1280910"/>
                            <a:ext cx="91440" cy="731520"/>
                          </a:xfrm>
                          <a:prstGeom prst="rect">
                            <a:avLst/>
                          </a:prstGeom>
                          <a:solidFill>
                            <a:srgbClr val="FF0000"/>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91" name="Rectangle 91"/>
                        <wps:cNvSpPr/>
                        <wps:spPr>
                          <a:xfrm>
                            <a:off x="595860" y="1280910"/>
                            <a:ext cx="91440" cy="73152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92" name="Rectangle 92"/>
                        <wps:cNvSpPr/>
                        <wps:spPr>
                          <a:xfrm>
                            <a:off x="688050" y="1280910"/>
                            <a:ext cx="91440" cy="73152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93" name="Rectangle 93"/>
                        <wps:cNvSpPr/>
                        <wps:spPr>
                          <a:xfrm>
                            <a:off x="780240" y="1280910"/>
                            <a:ext cx="91440" cy="73152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94" name="Rectangle 94"/>
                        <wps:cNvSpPr/>
                        <wps:spPr>
                          <a:xfrm>
                            <a:off x="872430" y="1280910"/>
                            <a:ext cx="91440" cy="73152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95" name="Rectangle 95"/>
                        <wps:cNvSpPr/>
                        <wps:spPr>
                          <a:xfrm>
                            <a:off x="964620" y="1280910"/>
                            <a:ext cx="91440" cy="73152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96" name="Rectangle 96"/>
                        <wps:cNvSpPr/>
                        <wps:spPr>
                          <a:xfrm>
                            <a:off x="1056810" y="1280910"/>
                            <a:ext cx="91440" cy="73152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97" name="Rectangle 97"/>
                        <wps:cNvSpPr/>
                        <wps:spPr>
                          <a:xfrm>
                            <a:off x="1149000" y="1280910"/>
                            <a:ext cx="91440" cy="73152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98" name="Rectangle 98"/>
                        <wps:cNvSpPr/>
                        <wps:spPr>
                          <a:xfrm>
                            <a:off x="1241190" y="1280910"/>
                            <a:ext cx="91440" cy="73152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99" name="Rectangle 99"/>
                        <wps:cNvSpPr/>
                        <wps:spPr>
                          <a:xfrm>
                            <a:off x="1333380" y="1280910"/>
                            <a:ext cx="91440" cy="731520"/>
                          </a:xfrm>
                          <a:prstGeom prst="rect">
                            <a:avLst/>
                          </a:prstGeom>
                          <a:solidFill>
                            <a:srgbClr val="FF0000"/>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00" name="Rectangle 100"/>
                        <wps:cNvSpPr/>
                        <wps:spPr>
                          <a:xfrm>
                            <a:off x="1425570" y="1280910"/>
                            <a:ext cx="91440" cy="73152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01" name="Rectangle 101"/>
                        <wps:cNvSpPr/>
                        <wps:spPr>
                          <a:xfrm>
                            <a:off x="1517760" y="1280910"/>
                            <a:ext cx="91440" cy="73152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02" name="Straight Arrow Connector 102"/>
                        <wps:cNvCnPr/>
                        <wps:spPr>
                          <a:xfrm>
                            <a:off x="412230" y="823710"/>
                            <a:ext cx="460200" cy="320040"/>
                          </a:xfrm>
                          <a:prstGeom prst="straightConnector1">
                            <a:avLst/>
                          </a:prstGeom>
                          <a:noFill/>
                          <a:ln w="6350" cap="flat" cmpd="sng" algn="ctr">
                            <a:solidFill>
                              <a:srgbClr val="4472C4"/>
                            </a:solidFill>
                            <a:prstDash val="solid"/>
                            <a:miter lim="800000"/>
                            <a:tailEnd type="triangle"/>
                          </a:ln>
                          <a:effectLst/>
                        </wps:spPr>
                        <wps:bodyPr/>
                      </wps:wsp>
                      <wps:wsp>
                        <wps:cNvPr id="104" name="Rectangle 104"/>
                        <wps:cNvSpPr/>
                        <wps:spPr>
                          <a:xfrm>
                            <a:off x="3629127" y="2400491"/>
                            <a:ext cx="1296655" cy="731520"/>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05" name="Rectangle 105"/>
                        <wps:cNvSpPr/>
                        <wps:spPr>
                          <a:xfrm>
                            <a:off x="3629129" y="2903411"/>
                            <a:ext cx="91440" cy="228600"/>
                          </a:xfrm>
                          <a:prstGeom prst="rect">
                            <a:avLst/>
                          </a:prstGeom>
                          <a:solidFill>
                            <a:srgbClr val="ED7D31"/>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06" name="Rectangle 106"/>
                        <wps:cNvSpPr/>
                        <wps:spPr>
                          <a:xfrm>
                            <a:off x="3721319" y="2903411"/>
                            <a:ext cx="91440" cy="228600"/>
                          </a:xfrm>
                          <a:prstGeom prst="rect">
                            <a:avLst/>
                          </a:prstGeom>
                          <a:solidFill>
                            <a:srgbClr val="ED7D31"/>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07" name="Rectangle 107"/>
                        <wps:cNvSpPr/>
                        <wps:spPr>
                          <a:xfrm>
                            <a:off x="4834342" y="239974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08" name="Rectangle 108"/>
                        <wps:cNvSpPr/>
                        <wps:spPr>
                          <a:xfrm>
                            <a:off x="4742902" y="239974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09" name="Rectangle 109"/>
                        <wps:cNvSpPr/>
                        <wps:spPr>
                          <a:xfrm>
                            <a:off x="4651462" y="2399741"/>
                            <a:ext cx="91440" cy="137160"/>
                          </a:xfrm>
                          <a:prstGeom prst="rect">
                            <a:avLst/>
                          </a:prstGeom>
                          <a:solidFill>
                            <a:srgbClr val="FF0000"/>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10" name="Rectangle 110"/>
                        <wps:cNvSpPr/>
                        <wps:spPr>
                          <a:xfrm>
                            <a:off x="4560022" y="239974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11" name="Rectangle 111"/>
                        <wps:cNvSpPr/>
                        <wps:spPr>
                          <a:xfrm>
                            <a:off x="4468582" y="239974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12" name="Rectangle 112"/>
                        <wps:cNvSpPr/>
                        <wps:spPr>
                          <a:xfrm>
                            <a:off x="4377142" y="239974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13" name="Rectangle 113"/>
                        <wps:cNvSpPr/>
                        <wps:spPr>
                          <a:xfrm>
                            <a:off x="4285702" y="239974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14" name="Rectangle 114"/>
                        <wps:cNvSpPr/>
                        <wps:spPr>
                          <a:xfrm>
                            <a:off x="4194262" y="239974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15" name="Rectangle 115"/>
                        <wps:cNvSpPr/>
                        <wps:spPr>
                          <a:xfrm>
                            <a:off x="4102822" y="239974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16" name="Rectangle 116"/>
                        <wps:cNvSpPr/>
                        <wps:spPr>
                          <a:xfrm>
                            <a:off x="4011382" y="239974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17" name="Rectangle 117"/>
                        <wps:cNvSpPr/>
                        <wps:spPr>
                          <a:xfrm>
                            <a:off x="3919942" y="239974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18" name="Rectangle 118"/>
                        <wps:cNvSpPr/>
                        <wps:spPr>
                          <a:xfrm>
                            <a:off x="3828502" y="2399741"/>
                            <a:ext cx="91440" cy="137160"/>
                          </a:xfrm>
                          <a:prstGeom prst="rect">
                            <a:avLst/>
                          </a:prstGeom>
                          <a:solidFill>
                            <a:srgbClr val="FF0000"/>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64" name="Rectangle 164"/>
                        <wps:cNvSpPr/>
                        <wps:spPr>
                          <a:xfrm>
                            <a:off x="2149592" y="2423977"/>
                            <a:ext cx="1296655" cy="731520"/>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65" name="Rectangle 165"/>
                        <wps:cNvSpPr/>
                        <wps:spPr>
                          <a:xfrm>
                            <a:off x="2149594" y="2926897"/>
                            <a:ext cx="91440" cy="228600"/>
                          </a:xfrm>
                          <a:prstGeom prst="rect">
                            <a:avLst/>
                          </a:prstGeom>
                          <a:solidFill>
                            <a:srgbClr val="ED7D31"/>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66" name="Rectangle 166"/>
                        <wps:cNvSpPr/>
                        <wps:spPr>
                          <a:xfrm>
                            <a:off x="2241784" y="2926897"/>
                            <a:ext cx="91440" cy="228600"/>
                          </a:xfrm>
                          <a:prstGeom prst="rect">
                            <a:avLst/>
                          </a:prstGeom>
                          <a:solidFill>
                            <a:srgbClr val="ED7D31"/>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67" name="Rectangle 167"/>
                        <wps:cNvSpPr/>
                        <wps:spPr>
                          <a:xfrm>
                            <a:off x="3354807" y="2715283"/>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68" name="Rectangle 168"/>
                        <wps:cNvSpPr/>
                        <wps:spPr>
                          <a:xfrm>
                            <a:off x="3263367" y="2715283"/>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69" name="Rectangle 169"/>
                        <wps:cNvSpPr/>
                        <wps:spPr>
                          <a:xfrm>
                            <a:off x="3171927" y="2715283"/>
                            <a:ext cx="91440" cy="137160"/>
                          </a:xfrm>
                          <a:prstGeom prst="rect">
                            <a:avLst/>
                          </a:prstGeom>
                          <a:solidFill>
                            <a:srgbClr val="FF0000"/>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70" name="Rectangle 170"/>
                        <wps:cNvSpPr/>
                        <wps:spPr>
                          <a:xfrm>
                            <a:off x="3080487" y="2715283"/>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71" name="Rectangle 171"/>
                        <wps:cNvSpPr/>
                        <wps:spPr>
                          <a:xfrm>
                            <a:off x="2989047" y="2715283"/>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72" name="Rectangle 172"/>
                        <wps:cNvSpPr/>
                        <wps:spPr>
                          <a:xfrm>
                            <a:off x="2897607" y="2715283"/>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73" name="Rectangle 173"/>
                        <wps:cNvSpPr/>
                        <wps:spPr>
                          <a:xfrm>
                            <a:off x="2806167" y="2715283"/>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74" name="Rectangle 174"/>
                        <wps:cNvSpPr/>
                        <wps:spPr>
                          <a:xfrm>
                            <a:off x="2714727" y="2715283"/>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75" name="Rectangle 175"/>
                        <wps:cNvSpPr/>
                        <wps:spPr>
                          <a:xfrm>
                            <a:off x="2623287" y="2715283"/>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76" name="Rectangle 176"/>
                        <wps:cNvSpPr/>
                        <wps:spPr>
                          <a:xfrm>
                            <a:off x="2531847" y="2715283"/>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77" name="Rectangle 177"/>
                        <wps:cNvSpPr/>
                        <wps:spPr>
                          <a:xfrm>
                            <a:off x="2440407" y="2715283"/>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78" name="Rectangle 178"/>
                        <wps:cNvSpPr/>
                        <wps:spPr>
                          <a:xfrm>
                            <a:off x="2348967" y="2715283"/>
                            <a:ext cx="91440" cy="137160"/>
                          </a:xfrm>
                          <a:prstGeom prst="rect">
                            <a:avLst/>
                          </a:prstGeom>
                          <a:solidFill>
                            <a:srgbClr val="FF0000"/>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4" name="Rectangle 179"/>
                        <wps:cNvSpPr/>
                        <wps:spPr>
                          <a:xfrm>
                            <a:off x="623100" y="2423982"/>
                            <a:ext cx="1296655" cy="731520"/>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80" name="Rectangle 180"/>
                        <wps:cNvSpPr/>
                        <wps:spPr>
                          <a:xfrm>
                            <a:off x="623102" y="2926902"/>
                            <a:ext cx="91440" cy="228600"/>
                          </a:xfrm>
                          <a:prstGeom prst="rect">
                            <a:avLst/>
                          </a:prstGeom>
                          <a:solidFill>
                            <a:srgbClr val="ED7D31"/>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81" name="Rectangle 181"/>
                        <wps:cNvSpPr/>
                        <wps:spPr>
                          <a:xfrm>
                            <a:off x="715292" y="2926902"/>
                            <a:ext cx="91440" cy="228600"/>
                          </a:xfrm>
                          <a:prstGeom prst="rect">
                            <a:avLst/>
                          </a:prstGeom>
                          <a:solidFill>
                            <a:srgbClr val="ED7D31"/>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82" name="Rectangle 182"/>
                        <wps:cNvSpPr/>
                        <wps:spPr>
                          <a:xfrm>
                            <a:off x="1828315" y="301233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83" name="Rectangle 183"/>
                        <wps:cNvSpPr/>
                        <wps:spPr>
                          <a:xfrm>
                            <a:off x="1736875" y="301233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84" name="Rectangle 184"/>
                        <wps:cNvSpPr/>
                        <wps:spPr>
                          <a:xfrm>
                            <a:off x="1645435" y="3012331"/>
                            <a:ext cx="91440" cy="137160"/>
                          </a:xfrm>
                          <a:prstGeom prst="rect">
                            <a:avLst/>
                          </a:prstGeom>
                          <a:solidFill>
                            <a:srgbClr val="FF0000"/>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85" name="Rectangle 185"/>
                        <wps:cNvSpPr/>
                        <wps:spPr>
                          <a:xfrm>
                            <a:off x="1553995" y="301233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86" name="Rectangle 186"/>
                        <wps:cNvSpPr/>
                        <wps:spPr>
                          <a:xfrm>
                            <a:off x="1462555" y="301233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87" name="Rectangle 187"/>
                        <wps:cNvSpPr/>
                        <wps:spPr>
                          <a:xfrm>
                            <a:off x="1371115" y="301233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88" name="Rectangle 188"/>
                        <wps:cNvSpPr/>
                        <wps:spPr>
                          <a:xfrm>
                            <a:off x="1279675" y="301233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89" name="Rectangle 189"/>
                        <wps:cNvSpPr/>
                        <wps:spPr>
                          <a:xfrm>
                            <a:off x="1188235" y="301233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90" name="Rectangle 190"/>
                        <wps:cNvSpPr/>
                        <wps:spPr>
                          <a:xfrm>
                            <a:off x="1096795" y="301233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91" name="Rectangle 191"/>
                        <wps:cNvSpPr/>
                        <wps:spPr>
                          <a:xfrm>
                            <a:off x="1005355" y="301233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92" name="Rectangle 192"/>
                        <wps:cNvSpPr/>
                        <wps:spPr>
                          <a:xfrm>
                            <a:off x="913915" y="301233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93" name="Rectangle 193"/>
                        <wps:cNvSpPr/>
                        <wps:spPr>
                          <a:xfrm>
                            <a:off x="822475" y="3012331"/>
                            <a:ext cx="91440" cy="137160"/>
                          </a:xfrm>
                          <a:prstGeom prst="rect">
                            <a:avLst/>
                          </a:prstGeom>
                          <a:solidFill>
                            <a:srgbClr val="FF0000"/>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94" name="Straight Arrow Connector 194"/>
                        <wps:cNvCnPr>
                          <a:stCxn id="78" idx="2"/>
                        </wps:cNvCnPr>
                        <wps:spPr>
                          <a:xfrm>
                            <a:off x="2651760" y="740491"/>
                            <a:ext cx="1600200" cy="1500539"/>
                          </a:xfrm>
                          <a:prstGeom prst="straightConnector1">
                            <a:avLst/>
                          </a:prstGeom>
                          <a:noFill/>
                          <a:ln w="6350" cap="flat" cmpd="sng" algn="ctr">
                            <a:solidFill>
                              <a:srgbClr val="4472C4"/>
                            </a:solidFill>
                            <a:prstDash val="solid"/>
                            <a:miter lim="800000"/>
                            <a:tailEnd type="triangle"/>
                          </a:ln>
                          <a:effectLst/>
                        </wps:spPr>
                        <wps:bodyPr/>
                      </wps:wsp>
                      <wps:wsp>
                        <wps:cNvPr id="195" name="Straight Arrow Connector 195"/>
                        <wps:cNvCnPr/>
                        <wps:spPr>
                          <a:xfrm>
                            <a:off x="2377440" y="823683"/>
                            <a:ext cx="428727" cy="1575902"/>
                          </a:xfrm>
                          <a:prstGeom prst="straightConnector1">
                            <a:avLst/>
                          </a:prstGeom>
                          <a:noFill/>
                          <a:ln w="6350" cap="flat" cmpd="sng" algn="ctr">
                            <a:solidFill>
                              <a:srgbClr val="4472C4"/>
                            </a:solidFill>
                            <a:prstDash val="solid"/>
                            <a:miter lim="800000"/>
                            <a:tailEnd type="triangle"/>
                          </a:ln>
                          <a:effectLst/>
                        </wps:spPr>
                        <wps:bodyPr/>
                      </wps:wsp>
                      <wps:wsp>
                        <wps:cNvPr id="196" name="Straight Arrow Connector 196"/>
                        <wps:cNvCnPr/>
                        <wps:spPr>
                          <a:xfrm flipH="1">
                            <a:off x="1553995" y="740499"/>
                            <a:ext cx="564126" cy="1659914"/>
                          </a:xfrm>
                          <a:prstGeom prst="straightConnector1">
                            <a:avLst/>
                          </a:prstGeom>
                          <a:noFill/>
                          <a:ln w="6350" cap="flat" cmpd="sng" algn="ctr">
                            <a:solidFill>
                              <a:srgbClr val="4472C4"/>
                            </a:solidFill>
                            <a:prstDash val="solid"/>
                            <a:miter lim="800000"/>
                            <a:tailEnd type="triangle"/>
                          </a:ln>
                          <a:effectLst/>
                        </wps:spPr>
                        <wps:bodyPr/>
                      </wps:wsp>
                    </wpc:wpc>
                  </a:graphicData>
                </a:graphic>
              </wp:inline>
            </w:drawing>
          </mc:Choice>
          <mc:Fallback>
            <w:pict>
              <v:group w14:anchorId="036EABED" id="Canvas 69" o:spid="_x0000_s1026" editas="canvas" style="width:6in;height:277.25pt;mso-position-horizontal-relative:char;mso-position-vertical-relative:line" coordsize="54864,3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5210;visibility:visible;mso-wrap-style:square">
                  <v:fill o:detectmouseclick="t"/>
                  <v:path o:connecttype="none"/>
                </v:shape>
                <v:rect id="Rectangle 68" o:spid="_x0000_s1028" style="position:absolute;left:3200;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" fillcolor="#fbe5d6" strokecolor="windowText">
                  <v:textbox>
                    <w:txbxContent>
                      <w:p w14:paraId="00BCF4D6" w14:textId="77777777" w:rsidR="00721BD9" w:rsidRPr="00721BD9" w:rsidRDefault="00721BD9" w:rsidP="00721BD9">
                        <w:pPr>
                          <w:jc w:val="center"/>
                          <w:rPr>
                            <w:color w:val="000000"/>
                          </w:rPr>
                        </w:pPr>
                        <w:r w:rsidRPr="00721BD9">
                          <w:rPr>
                            <w:color w:val="000000"/>
                          </w:rPr>
                          <w:t>0</w:t>
                        </w:r>
                      </w:p>
                    </w:txbxContent>
                  </v:textbox>
                </v:rect>
                <v:rect id="Rectangle 71" o:spid="_x0000_s1029" style="position:absolute;left:5943;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" fillcolor="#b4c7e7" strokecolor="windowText">
                  <v:textbox>
                    <w:txbxContent>
                      <w:p w14:paraId="3CFFDE95" w14:textId="77777777" w:rsidR="00721BD9" w:rsidRPr="00721BD9" w:rsidRDefault="00721BD9" w:rsidP="00721BD9">
                        <w:pPr>
                          <w:jc w:val="center"/>
                          <w:rPr>
                            <w:color w:val="000000"/>
                          </w:rPr>
                        </w:pPr>
                        <w:r w:rsidRPr="00721BD9">
                          <w:rPr>
                            <w:color w:val="000000"/>
                          </w:rPr>
                          <w:t>1</w:t>
                        </w:r>
                      </w:p>
                    </w:txbxContent>
                  </v:textbox>
                </v:rect>
                <v:rect id="Rectangle 72" o:spid="_x0000_s1030" style="position:absolute;left:8686;top:4661;width:2744;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" fillcolor="#b4c7e7" strokecolor="windowText">
                  <v:textbox>
                    <w:txbxContent>
                      <w:p w14:paraId="1C7B6DE4" w14:textId="77777777" w:rsidR="00721BD9" w:rsidRPr="00721BD9" w:rsidRDefault="00721BD9" w:rsidP="00721BD9">
                        <w:pPr>
                          <w:jc w:val="center"/>
                          <w:rPr>
                            <w:color w:val="000000"/>
                          </w:rPr>
                        </w:pPr>
                        <w:r w:rsidRPr="00721BD9">
                          <w:rPr>
                            <w:color w:val="000000"/>
                          </w:rPr>
                          <w:t>2</w:t>
                        </w:r>
                      </w:p>
                    </w:txbxContent>
                  </v:textbox>
                </v:rect>
                <v:rect id="Rectangle 73" o:spid="_x0000_s1031" style="position:absolute;left:11430;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" fillcolor="#b4c7e7" strokecolor="windowText">
                  <v:textbox>
                    <w:txbxContent>
                      <w:p w14:paraId="40C22E02" w14:textId="77777777" w:rsidR="00721BD9" w:rsidRPr="00721BD9" w:rsidRDefault="00721BD9" w:rsidP="00721BD9">
                        <w:pPr>
                          <w:jc w:val="center"/>
                          <w:rPr>
                            <w:color w:val="000000"/>
                          </w:rPr>
                        </w:pPr>
                        <w:r w:rsidRPr="00721BD9">
                          <w:rPr>
                            <w:color w:val="000000"/>
                          </w:rPr>
                          <w:t>3</w:t>
                        </w:r>
                      </w:p>
                    </w:txbxContent>
                  </v:textbox>
                </v:rect>
                <v:rect id="Rectangle 74" o:spid="_x0000_s1032" style="position:absolute;left:14173;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" fillcolor="#b4c7e7" strokecolor="windowText">
                  <v:textbox>
                    <w:txbxContent>
                      <w:p w14:paraId="6641D7A4" w14:textId="77777777" w:rsidR="00721BD9" w:rsidRPr="00721BD9" w:rsidRDefault="00721BD9" w:rsidP="00721BD9">
                        <w:pPr>
                          <w:jc w:val="center"/>
                          <w:rPr>
                            <w:color w:val="000000"/>
                          </w:rPr>
                        </w:pPr>
                        <w:r w:rsidRPr="00721BD9">
                          <w:rPr>
                            <w:color w:val="000000"/>
                          </w:rPr>
                          <w:t>4</w:t>
                        </w:r>
                      </w:p>
                    </w:txbxContent>
                  </v:textbox>
                </v:rect>
                <v:rect id="Rectangle 75" o:spid="_x0000_s1033" style="position:absolute;left:16916;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" fillcolor="#b4c7e7" strokecolor="windowText">
                  <v:textbox>
                    <w:txbxContent>
                      <w:p w14:paraId="59F9015D" w14:textId="77777777" w:rsidR="00721BD9" w:rsidRPr="00721BD9" w:rsidRDefault="00721BD9" w:rsidP="00721BD9">
                        <w:pPr>
                          <w:jc w:val="center"/>
                          <w:rPr>
                            <w:color w:val="000000"/>
                          </w:rPr>
                        </w:pPr>
                        <w:r w:rsidRPr="00721BD9">
                          <w:rPr>
                            <w:color w:val="000000"/>
                          </w:rPr>
                          <w:t>5</w:t>
                        </w:r>
                      </w:p>
                    </w:txbxContent>
                  </v:textbox>
                </v:rect>
                <v:rect id="Rectangle 76" o:spid="_x0000_s1034" style="position:absolute;left:19659;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" fillcolor="#b4c7e7" strokecolor="windowText">
                  <v:textbox>
                    <w:txbxContent>
                      <w:p w14:paraId="261463E3" w14:textId="77777777" w:rsidR="00721BD9" w:rsidRPr="00721BD9" w:rsidRDefault="00721BD9" w:rsidP="00721BD9">
                        <w:pPr>
                          <w:jc w:val="center"/>
                          <w:rPr>
                            <w:color w:val="000000"/>
                          </w:rPr>
                        </w:pPr>
                        <w:r w:rsidRPr="00721BD9">
                          <w:rPr>
                            <w:color w:val="000000"/>
                          </w:rPr>
                          <w:t>6</w:t>
                        </w:r>
                      </w:p>
                    </w:txbxContent>
                  </v:textbox>
                </v:rect>
                <v:rect id="Rectangle 77" o:spid="_x0000_s1035" style="position:absolute;left:22402;top:4661;width:2744;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" fillcolor="#b4c7e7" strokecolor="windowText">
                  <v:textbox>
                    <w:txbxContent>
                      <w:p w14:paraId="3C888CE9" w14:textId="77777777" w:rsidR="00721BD9" w:rsidRPr="00721BD9" w:rsidRDefault="00721BD9" w:rsidP="00721BD9">
                        <w:pPr>
                          <w:jc w:val="center"/>
                          <w:rPr>
                            <w:color w:val="000000"/>
                          </w:rPr>
                        </w:pPr>
                        <w:r w:rsidRPr="00721BD9">
                          <w:rPr>
                            <w:color w:val="000000"/>
                          </w:rPr>
                          <w:t>7</w:t>
                        </w:r>
                      </w:p>
                    </w:txbxContent>
                  </v:textbox>
                </v:rect>
                <v:rect id="Rectangle 78" o:spid="_x0000_s1036" style="position:absolute;left:25146;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" fillcolor="#b4c7e7" strokecolor="windowText">
                  <v:textbox>
                    <w:txbxContent>
                      <w:p w14:paraId="5BF8942B" w14:textId="77777777" w:rsidR="00721BD9" w:rsidRPr="00721BD9" w:rsidRDefault="00721BD9" w:rsidP="00721BD9">
                        <w:pPr>
                          <w:jc w:val="center"/>
                          <w:rPr>
                            <w:color w:val="000000"/>
                          </w:rPr>
                        </w:pPr>
                        <w:r w:rsidRPr="00721BD9">
                          <w:rPr>
                            <w:color w:val="000000"/>
                          </w:rPr>
                          <w:t>8</w:t>
                        </w:r>
                      </w:p>
                    </w:txbxContent>
                  </v:textbox>
                </v:rect>
                <v:rect id="Rectangle 79" o:spid="_x0000_s1037" style="position:absolute;left:27889;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" fillcolor="#b4c7e7" strokecolor="windowText">
                  <v:textbox>
                    <w:txbxContent>
                      <w:p w14:paraId="769EA8EE" w14:textId="77777777" w:rsidR="00721BD9" w:rsidRPr="00721BD9" w:rsidRDefault="00721BD9" w:rsidP="00721BD9">
                        <w:pPr>
                          <w:jc w:val="center"/>
                          <w:rPr>
                            <w:color w:val="000000"/>
                          </w:rPr>
                        </w:pPr>
                        <w:r w:rsidRPr="00721BD9">
                          <w:rPr>
                            <w:color w:val="000000"/>
                          </w:rPr>
                          <w:t>9</w:t>
                        </w:r>
                      </w:p>
                    </w:txbxContent>
                  </v:textbox>
                </v:re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0" o:spid="_x0000_s1038" type="#_x0000_t88" style="position:absolute;left:16230;top:-10280;width:1372;height:2743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" adj="90" strokecolor="windowText" strokeweight=".5pt">
                  <v:stroke joinstyle="miter"/>
                </v:shape>
                <v:shapetype id="_x0000_t202" coordsize="21600,21600" o:spt="202" path="m,l,21600r21600,l21600,xe">
                  <v:stroke joinstyle="miter"/>
                  <v:path gradientshapeok="t" o:connecttype="rect"/>
                </v:shapetype>
                <v:shape id="Text Box 81" o:spid="_x0000_s1039" type="#_x0000_t202" style="position:absolute;left:14173;top:464;width:9601;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" fillcolor="window" stroked="f" strokeweight=".5pt">
                  <v:textbox inset="0,0,0,0">
                    <w:txbxContent>
                      <w:p w14:paraId="52B2699B" w14:textId="77777777" w:rsidR="00721BD9" w:rsidRDefault="00721BD9" w:rsidP="00721BD9">
                        <w:pPr>
                          <w:spacing w:after="0"/>
                        </w:pPr>
                        <w:r>
                          <w:t>10 ms</w:t>
                        </w:r>
                      </w:p>
                    </w:txbxContent>
                  </v:textbox>
                </v:shape>
                <v:rect id="Rectangle 82" o:spid="_x0000_s1040" style="position:absolute;left:3200;top:12809;width:914;height:5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" fillcolor="window" strokecolor="windowText"/>
                <v:rect id="Rectangle 83" o:spid="_x0000_s1041" style="position:absolute;left:4114;top:12809;width:915;height:5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" fillcolor="window" strokecolor="windowText"/>
                <v:rect id="Rectangle 84" o:spid="_x0000_s1042" style="position:absolute;left:3200;top:17838;width:91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" fillcolor="#ed7d31" strokecolor="windowText"/>
                <v:rect id="Rectangle 85" o:spid="_x0000_s1043" style="position:absolute;left:4122;top:17838;width:91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" fillcolor="#ed7d31" strokecolor="windowText"/>
                <v:rect id="Rectangle 90" o:spid="_x0000_s1044" style="position:absolute;left:5036;top:12809;width:915;height:7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" fillcolor="red" strokecolor="windowText"/>
                <v:rect id="Rectangle 91" o:spid="_x0000_s1045" style="position:absolute;left:5958;top:12809;width:915;height:7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" fillcolor="#c5e0b4" strokecolor="windowText"/>
                <v:rect id="Rectangle 92" o:spid="_x0000_s1046" style="position:absolute;left:6880;top:12809;width:914;height:7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" fillcolor="#c5e0b4" strokecolor="windowText"/>
                <v:rect id="Rectangle 93" o:spid="_x0000_s1047" style="position:absolute;left:7802;top:12809;width:914;height:7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" fillcolor="#c5e0b4" strokecolor="windowText"/>
                <v:rect id="Rectangle 94" o:spid="_x0000_s1048" style="position:absolute;left:8724;top:12809;width:914;height:7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" fillcolor="#c5e0b4" strokecolor="windowText"/>
                <v:rect id="Rectangle 95" o:spid="_x0000_s1049" style="position:absolute;left:9646;top:12809;width:914;height:7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" fillcolor="#c5e0b4" strokecolor="windowText"/>
                <v:rect id="Rectangle 96" o:spid="_x0000_s1050" style="position:absolute;left:10568;top:12809;width:914;height:7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" fillcolor="#c5e0b4" strokecolor="windowText"/>
                <v:rect id="Rectangle 97" o:spid="_x0000_s1051" style="position:absolute;left:11490;top:12809;width:914;height:7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" fillcolor="#c5e0b4" strokecolor="windowText"/>
                <v:rect id="Rectangle 98" o:spid="_x0000_s1052" style="position:absolute;left:12411;top:12809;width:915;height:7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" fillcolor="#c5e0b4" strokecolor="windowText"/>
                <v:rect id="Rectangle 99" o:spid="_x0000_s1053" style="position:absolute;left:13333;top:12809;width:915;height:7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" fillcolor="red" strokecolor="windowText"/>
                <v:rect id="Rectangle 100" o:spid="_x0000_s1054" style="position:absolute;left:14255;top:12809;width:915;height:7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" fillcolor="#c5e0b4" strokecolor="windowText"/>
                <v:rect id="Rectangle 101" o:spid="_x0000_s1055" style="position:absolute;left:15177;top:12809;width:915;height:7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" fillcolor="#c5e0b4" strokecolor="windowText"/>
                <v:shapetype id="_x0000_t32" coordsize="21600,21600" o:spt="32" o:oned="t" path="m,l21600,21600e" filled="f">
                  <v:path arrowok="t" fillok="f" o:connecttype="none"/>
                  <o:lock v:ext="edit" shapetype="t"/>
                </v:shapetype>
                <v:shape id="Straight Arrow Connector 102" o:spid="_x0000_s1056" type="#_x0000_t32" style="position:absolute;left:4122;top:8237;width:4602;height:32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" strokecolor="#4472c4" strokeweight=".5pt">
                  <v:stroke endarrow="block" joinstyle="miter"/>
                </v:shape>
                <v:rect id="Rectangle 104" o:spid="_x0000_s1057" style="position:absolute;left:36291;top:24004;width:12966;height:73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" fillcolor="window" strokecolor="windowText"/>
                <v:rect id="Rectangle 105" o:spid="_x0000_s1058" style="position:absolute;left:36291;top:29034;width:91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" fillcolor="#ed7d31" strokecolor="windowText"/>
                <v:rect id="Rectangle 106" o:spid="_x0000_s1059" style="position:absolute;left:37213;top:29034;width:91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" fillcolor="#ed7d31" strokecolor="windowText"/>
                <v:rect id="Rectangle 107" o:spid="_x0000_s1060" style="position:absolute;left:48343;top:23997;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" fillcolor="#c5e0b4" strokecolor="windowText"/>
                <v:rect id="Rectangle 108" o:spid="_x0000_s1061" style="position:absolute;left:47429;top:23997;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" fillcolor="#c5e0b4" strokecolor="windowText"/>
                <v:rect id="Rectangle 109" o:spid="_x0000_s1062" style="position:absolute;left:46514;top:23997;width:915;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" fillcolor="red" strokecolor="windowText"/>
                <v:rect id="Rectangle 110" o:spid="_x0000_s1063" style="position:absolute;left:45600;top:23997;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" fillcolor="#c5e0b4" strokecolor="windowText"/>
                <v:rect id="Rectangle 111" o:spid="_x0000_s1064" style="position:absolute;left:44685;top:23997;width:915;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" fillcolor="#c5e0b4" strokecolor="windowText"/>
                <v:rect id="Rectangle 112" o:spid="_x0000_s1065" style="position:absolute;left:43771;top:23997;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" fillcolor="#c5e0b4" strokecolor="windowText"/>
                <v:rect id="Rectangle 113" o:spid="_x0000_s1066" style="position:absolute;left:42857;top:23997;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" fillcolor="#c5e0b4" strokecolor="windowText"/>
                <v:rect id="Rectangle 114" o:spid="_x0000_s1067" style="position:absolute;left:41942;top:23997;width:915;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" fillcolor="#c5e0b4" strokecolor="windowText"/>
                <v:rect id="Rectangle 115" o:spid="_x0000_s1068" style="position:absolute;left:41028;top:23997;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" fillcolor="#c5e0b4" strokecolor="windowText"/>
                <v:rect id="Rectangle 116" o:spid="_x0000_s1069" style="position:absolute;left:40113;top:23997;width:915;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" fillcolor="#c5e0b4" strokecolor="windowText"/>
                <v:rect id="Rectangle 117" o:spid="_x0000_s1070" style="position:absolute;left:39199;top:23997;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" fillcolor="#c5e0b4" strokecolor="windowText"/>
                <v:rect id="Rectangle 118" o:spid="_x0000_s1071" style="position:absolute;left:38285;top:23997;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" fillcolor="red" strokecolor="windowText"/>
                <v:rect id="Rectangle 164" o:spid="_x0000_s1072" style="position:absolute;left:21495;top:24239;width:12967;height:7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" fillcolor="window" strokecolor="windowText"/>
                <v:rect id="Rectangle 165" o:spid="_x0000_s1073" style="position:absolute;left:21495;top:29268;width:915;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" fillcolor="#ed7d31" strokecolor="windowText"/>
                <v:rect id="Rectangle 166" o:spid="_x0000_s1074" style="position:absolute;left:22417;top:29268;width:915;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" fillcolor="#ed7d31" strokecolor="windowText"/>
                <v:rect id="Rectangle 167" o:spid="_x0000_s1075" style="position:absolute;left:33548;top:27152;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" fillcolor="#c5e0b4" strokecolor="windowText"/>
                <v:rect id="Rectangle 168" o:spid="_x0000_s1076" style="position:absolute;left:32633;top:27152;width:915;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" fillcolor="#c5e0b4" strokecolor="windowText"/>
                <v:rect id="Rectangle 169" o:spid="_x0000_s1077" style="position:absolute;left:31719;top:27152;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" fillcolor="red" strokecolor="windowText"/>
                <v:rect id="Rectangle 170" o:spid="_x0000_s1078" style="position:absolute;left:30804;top:27152;width:915;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" fillcolor="#c5e0b4" strokecolor="windowText"/>
                <v:rect id="Rectangle 171" o:spid="_x0000_s1079" style="position:absolute;left:29890;top:27152;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" fillcolor="#c5e0b4" strokecolor="windowText"/>
                <v:rect id="Rectangle 172" o:spid="_x0000_s1080" style="position:absolute;left:28976;top:27152;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" fillcolor="#c5e0b4" strokecolor="windowText"/>
                <v:rect id="Rectangle 173" o:spid="_x0000_s1081" style="position:absolute;left:28061;top:27152;width:915;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" fillcolor="#c5e0b4" strokecolor="windowText"/>
                <v:rect id="Rectangle 174" o:spid="_x0000_s1082" style="position:absolute;left:27147;top:27152;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" fillcolor="#c5e0b4" strokecolor="windowText"/>
                <v:rect id="Rectangle 175" o:spid="_x0000_s1083" style="position:absolute;left:26232;top:27152;width:915;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" fillcolor="#c5e0b4" strokecolor="windowText"/>
                <v:rect id="Rectangle 176" o:spid="_x0000_s1084" style="position:absolute;left:25318;top:27152;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" fillcolor="#c5e0b4" strokecolor="windowText"/>
                <v:rect id="Rectangle 177" o:spid="_x0000_s1085" style="position:absolute;left:24404;top:27152;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" fillcolor="#c5e0b4" strokecolor="windowText"/>
                <v:rect id="Rectangle 178" o:spid="_x0000_s1086" style="position:absolute;left:23489;top:27152;width:915;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" fillcolor="red" strokecolor="windowText"/>
                <v:rect id="Rectangle 179" o:spid="_x0000_s1087" style="position:absolute;left:6231;top:24239;width:12966;height:73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" fillcolor="window" strokecolor="windowText"/>
                <v:rect id="Rectangle 180" o:spid="_x0000_s1088" style="position:absolute;left:6231;top:29269;width:91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" fillcolor="#ed7d31" strokecolor="windowText"/>
                <v:rect id="Rectangle 181" o:spid="_x0000_s1089" style="position:absolute;left:7152;top:29269;width:915;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" fillcolor="#ed7d31" strokecolor="windowText"/>
                <v:rect id="Rectangle 182" o:spid="_x0000_s1090" style="position:absolute;left:18283;top:30123;width:914;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" fillcolor="#c5e0b4" strokecolor="windowText"/>
                <v:rect id="Rectangle 183" o:spid="_x0000_s1091" style="position:absolute;left:17368;top:30123;width:915;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" fillcolor="#c5e0b4" strokecolor="windowText"/>
                <v:rect id="Rectangle 184" o:spid="_x0000_s1092" style="position:absolute;left:16454;top:30123;width:914;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" fillcolor="red" strokecolor="windowText"/>
                <v:rect id="Rectangle 185" o:spid="_x0000_s1093" style="position:absolute;left:15539;top:30123;width:915;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" fillcolor="#c5e0b4" strokecolor="windowText"/>
                <v:rect id="Rectangle 186" o:spid="_x0000_s1094" style="position:absolute;left:14625;top:30123;width:914;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" fillcolor="#c5e0b4" strokecolor="windowText"/>
                <v:rect id="Rectangle 187" o:spid="_x0000_s1095" style="position:absolute;left:13711;top:30123;width:914;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" fillcolor="#c5e0b4" strokecolor="windowText"/>
                <v:rect id="Rectangle 188" o:spid="_x0000_s1096" style="position:absolute;left:12796;top:30123;width:915;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" fillcolor="#c5e0b4" strokecolor="windowText"/>
                <v:rect id="Rectangle 189" o:spid="_x0000_s1097" style="position:absolute;left:11882;top:30123;width:914;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" fillcolor="#c5e0b4" strokecolor="windowText"/>
                <v:rect id="Rectangle 190" o:spid="_x0000_s1098" style="position:absolute;left:10967;top:30123;width:915;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" fillcolor="#c5e0b4" strokecolor="windowText"/>
                <v:rect id="Rectangle 191" o:spid="_x0000_s1099" style="position:absolute;left:10053;top:30123;width:914;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" fillcolor="#c5e0b4" strokecolor="windowText"/>
                <v:rect id="Rectangle 192" o:spid="_x0000_s1100" style="position:absolute;left:9139;top:30123;width:914;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" fillcolor="#c5e0b4" strokecolor="windowText"/>
                <v:rect id="Rectangle 193" o:spid="_x0000_s1101" style="position:absolute;left:8224;top:30123;width:915;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" fillcolor="red" strokecolor="windowText"/>
                <v:shape id="Straight Arrow Connector 194" o:spid="_x0000_s1102" type="#_x0000_t32" style="position:absolute;left:26517;top:7404;width:16002;height:150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" strokecolor="#4472c4" strokeweight=".5pt">
                  <v:stroke endarrow="block" joinstyle="miter"/>
                </v:shape>
                <v:shape id="Straight Arrow Connector 195" o:spid="_x0000_s1103" type="#_x0000_t32" style="position:absolute;left:23774;top:8236;width:4287;height:157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" strokecolor="#4472c4" strokeweight=".5pt">
                  <v:stroke endarrow="block" joinstyle="miter"/>
                </v:shape>
                <v:shape id="Straight Arrow Connector 196" o:spid="_x0000_s1104" type="#_x0000_t32" style="position:absolute;left:15539;top:7404;width:5642;height:166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" strokecolor="#4472c4" strokeweight=".5pt">
                  <v:stroke endarrow="block" joinstyle="miter"/>
                </v:shape>
                <w10:anchorlock/>
              </v:group>
            </w:pict>
          </mc:Fallback>
        </mc:AlternateContent>
      </w:r>
    </w:p>
    <w:p w14:paraId="67EBD467" w14:textId="77777777" w:rsidR="00721BD9" w:rsidRDefault="00721BD9" w:rsidP="00721BD9">
      <w:pPr>
        <w:jc w:val="both"/>
      </w:pPr>
      <w:r>
        <w:lastRenderedPageBreak/>
        <w:t>Option 3: Create similar full bandwidth allocation of DMRS and PDCCH as in other full bandwidth TMs. Null any REs which are not part of NR-FR1-TM2 and NR-FR2-TM2 allocation.</w:t>
      </w:r>
    </w:p>
    <w:p w14:paraId="5D40678E" w14:textId="77777777" w:rsidR="00721BD9" w:rsidRDefault="00B100EE" w:rsidP="00721BD9">
      <w:pPr>
        <w:jc w:val="both"/>
      </w:pPr>
      <w:r>
        <w:rPr>
          <w:noProof/>
        </w:rPr>
        <mc:AlternateContent>
          <mc:Choice Requires="wpc">
            <w:drawing>
              <wp:inline distT="0" distB="0" distL="0" distR="0" wp14:anchorId="1F169586" wp14:editId="407303FB">
                <wp:extent cx="5486400" cy="2192655"/>
                <wp:effectExtent l="0" t="0" r="0" b="0"/>
                <wp:docPr id="13" name="Canvas 234"/>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24" name="Rectangle 124"/>
                        <wps:cNvSpPr/>
                        <wps:spPr>
                          <a:xfrm>
                            <a:off x="320040" y="466195"/>
                            <a:ext cx="274320" cy="274320"/>
                          </a:xfrm>
                          <a:prstGeom prst="rect">
                            <a:avLst/>
                          </a:prstGeom>
                          <a:solidFill>
                            <a:srgbClr val="ED7D31">
                              <a:lumMod val="20000"/>
                              <a:lumOff val="80000"/>
                            </a:srgbClr>
                          </a:solidFill>
                          <a:ln w="9525" cap="flat" cmpd="sng" algn="ctr">
                            <a:solidFill>
                              <a:sysClr val="windowText" lastClr="000000"/>
                            </a:solidFill>
                            <a:prstDash val="solid"/>
                            <a:miter lim="800000"/>
                          </a:ln>
                          <a:effectLst/>
                        </wps:spPr>
                        <wps:txbx>
                          <w:txbxContent>
                            <w:p w14:paraId="5065C577" w14:textId="77777777" w:rsidR="00721BD9" w:rsidRPr="00721BD9" w:rsidRDefault="00721BD9" w:rsidP="00721BD9">
                              <w:pPr>
                                <w:jc w:val="center"/>
                                <w:rPr>
                                  <w:color w:val="000000"/>
                                </w:rPr>
                              </w:pPr>
                              <w:r w:rsidRPr="00721BD9">
                                <w:rPr>
                                  <w:color w:val="000000"/>
                                </w:rPr>
                                <w:t>0</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5" name="Rectangle 125"/>
                        <wps:cNvSpPr/>
                        <wps:spPr>
                          <a:xfrm>
                            <a:off x="59436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41AA1726" w14:textId="77777777" w:rsidR="00721BD9" w:rsidRPr="00721BD9" w:rsidRDefault="00721BD9" w:rsidP="00721BD9">
                              <w:pPr>
                                <w:jc w:val="center"/>
                                <w:rPr>
                                  <w:color w:val="000000"/>
                                </w:rPr>
                              </w:pPr>
                              <w:r w:rsidRPr="00721BD9">
                                <w:rPr>
                                  <w:color w:val="000000"/>
                                </w:rPr>
                                <w:t>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6" name="Rectangle 126"/>
                        <wps:cNvSpPr/>
                        <wps:spPr>
                          <a:xfrm>
                            <a:off x="86868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7CDA104C" w14:textId="77777777" w:rsidR="00721BD9" w:rsidRPr="00721BD9" w:rsidRDefault="00721BD9" w:rsidP="00721BD9">
                              <w:pPr>
                                <w:jc w:val="center"/>
                                <w:rPr>
                                  <w:color w:val="000000"/>
                                </w:rPr>
                              </w:pPr>
                              <w:r w:rsidRPr="00721BD9">
                                <w:rPr>
                                  <w:color w:val="000000"/>
                                </w:rPr>
                                <w:t>2</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7" name="Rectangle 127"/>
                        <wps:cNvSpPr/>
                        <wps:spPr>
                          <a:xfrm>
                            <a:off x="114300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08363380" w14:textId="77777777" w:rsidR="00721BD9" w:rsidRPr="00721BD9" w:rsidRDefault="00721BD9" w:rsidP="00721BD9">
                              <w:pPr>
                                <w:jc w:val="center"/>
                                <w:rPr>
                                  <w:color w:val="000000"/>
                                </w:rPr>
                              </w:pPr>
                              <w:r w:rsidRPr="00721BD9">
                                <w:rPr>
                                  <w:color w:val="000000"/>
                                </w:rPr>
                                <w:t>3</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8" name="Rectangle 128"/>
                        <wps:cNvSpPr/>
                        <wps:spPr>
                          <a:xfrm>
                            <a:off x="141732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358FE2EA" w14:textId="77777777" w:rsidR="00721BD9" w:rsidRPr="00721BD9" w:rsidRDefault="00721BD9" w:rsidP="00721BD9">
                              <w:pPr>
                                <w:jc w:val="center"/>
                                <w:rPr>
                                  <w:color w:val="000000"/>
                                </w:rPr>
                              </w:pPr>
                              <w:r w:rsidRPr="00721BD9">
                                <w:rPr>
                                  <w:color w:val="000000"/>
                                </w:rPr>
                                <w:t>4</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9" name="Rectangle 129"/>
                        <wps:cNvSpPr/>
                        <wps:spPr>
                          <a:xfrm>
                            <a:off x="169164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7C777DC5" w14:textId="77777777" w:rsidR="00721BD9" w:rsidRPr="00721BD9" w:rsidRDefault="00721BD9" w:rsidP="00721BD9">
                              <w:pPr>
                                <w:jc w:val="center"/>
                                <w:rPr>
                                  <w:color w:val="000000"/>
                                </w:rPr>
                              </w:pPr>
                              <w:r w:rsidRPr="00721BD9">
                                <w:rPr>
                                  <w:color w:val="000000"/>
                                </w:rPr>
                                <w:t>5</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0" name="Rectangle 130"/>
                        <wps:cNvSpPr/>
                        <wps:spPr>
                          <a:xfrm>
                            <a:off x="196596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7D6F0D92" w14:textId="77777777" w:rsidR="00721BD9" w:rsidRPr="00721BD9" w:rsidRDefault="00721BD9" w:rsidP="00721BD9">
                              <w:pPr>
                                <w:jc w:val="center"/>
                                <w:rPr>
                                  <w:color w:val="000000"/>
                                </w:rPr>
                              </w:pPr>
                              <w:r w:rsidRPr="00721BD9">
                                <w:rPr>
                                  <w:color w:val="000000"/>
                                </w:rPr>
                                <w:t>6</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1" name="Rectangle 131"/>
                        <wps:cNvSpPr/>
                        <wps:spPr>
                          <a:xfrm>
                            <a:off x="224028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4C6896EF" w14:textId="77777777" w:rsidR="00721BD9" w:rsidRPr="00721BD9" w:rsidRDefault="00721BD9" w:rsidP="00721BD9">
                              <w:pPr>
                                <w:jc w:val="center"/>
                                <w:rPr>
                                  <w:color w:val="000000"/>
                                </w:rPr>
                              </w:pPr>
                              <w:r w:rsidRPr="00721BD9">
                                <w:rPr>
                                  <w:color w:val="000000"/>
                                </w:rPr>
                                <w:t>7</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2" name="Rectangle 132"/>
                        <wps:cNvSpPr/>
                        <wps:spPr>
                          <a:xfrm>
                            <a:off x="251460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52EBFEF0" w14:textId="77777777" w:rsidR="00721BD9" w:rsidRPr="00721BD9" w:rsidRDefault="00721BD9" w:rsidP="00721BD9">
                              <w:pPr>
                                <w:jc w:val="center"/>
                                <w:rPr>
                                  <w:color w:val="000000"/>
                                </w:rPr>
                              </w:pPr>
                              <w:r w:rsidRPr="00721BD9">
                                <w:rPr>
                                  <w:color w:val="000000"/>
                                </w:rPr>
                                <w:t>8</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3" name="Rectangle 133"/>
                        <wps:cNvSpPr/>
                        <wps:spPr>
                          <a:xfrm>
                            <a:off x="278892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15C7F4E1" w14:textId="77777777" w:rsidR="00721BD9" w:rsidRPr="00721BD9" w:rsidRDefault="00721BD9" w:rsidP="00721BD9">
                              <w:pPr>
                                <w:jc w:val="center"/>
                                <w:rPr>
                                  <w:color w:val="000000"/>
                                </w:rPr>
                              </w:pPr>
                              <w:r w:rsidRPr="00721BD9">
                                <w:rPr>
                                  <w:color w:val="000000"/>
                                </w:rPr>
                                <w:t>9</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4" name="Right Brace 134"/>
                        <wps:cNvSpPr/>
                        <wps:spPr>
                          <a:xfrm rot="16200000">
                            <a:off x="1623060" y="-1027951"/>
                            <a:ext cx="137161" cy="2743202"/>
                          </a:xfrm>
                          <a:prstGeom prst="righ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35" name="Text Box 135"/>
                        <wps:cNvSpPr txBox="1"/>
                        <wps:spPr>
                          <a:xfrm>
                            <a:off x="1417320" y="46470"/>
                            <a:ext cx="960120" cy="182880"/>
                          </a:xfrm>
                          <a:prstGeom prst="rect">
                            <a:avLst/>
                          </a:prstGeom>
                          <a:solidFill>
                            <a:sysClr val="window" lastClr="FFFFFF"/>
                          </a:solidFill>
                          <a:ln w="6350">
                            <a:noFill/>
                          </a:ln>
                          <a:effectLst/>
                        </wps:spPr>
                        <wps:txbx>
                          <w:txbxContent>
                            <w:p w14:paraId="22D42FB7" w14:textId="77777777" w:rsidR="00721BD9" w:rsidRDefault="00721BD9" w:rsidP="00721BD9">
                              <w:pPr>
                                <w:spacing w:after="0"/>
                              </w:pPr>
                              <w:r>
                                <w:t xml:space="preserve">10 </w:t>
                              </w:r>
                              <w:proofErr w:type="spellStart"/>
                              <w:r>
                                <w:t>ms</w:t>
                              </w:r>
                              <w:proofErr w:type="spellEnd"/>
                            </w:p>
                          </w:txbxContent>
                        </wps:txbx>
                        <wps:bodyPr rot="0" spcFirstLastPara="0" vertOverflow="overflow" horzOverflow="overflow" vert="horz" wrap="square" lIns="0" tIns="0" rIns="0" bIns="0" numCol="1" spcCol="0" rtlCol="0" fromWordArt="0" anchor="t" anchorCtr="0" forceAA="0" compatLnSpc="1">
                          <a:noAutofit/>
                        </wps:bodyPr>
                      </wps:wsp>
                      <wps:wsp>
                        <wps:cNvPr id="136" name="Rectangle 136"/>
                        <wps:cNvSpPr/>
                        <wps:spPr>
                          <a:xfrm>
                            <a:off x="320040" y="1280910"/>
                            <a:ext cx="91440" cy="502920"/>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37" name="Rectangle 137"/>
                        <wps:cNvSpPr/>
                        <wps:spPr>
                          <a:xfrm>
                            <a:off x="411480" y="1280910"/>
                            <a:ext cx="91440" cy="502920"/>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38" name="Rectangle 138"/>
                        <wps:cNvSpPr/>
                        <wps:spPr>
                          <a:xfrm>
                            <a:off x="320040" y="1783830"/>
                            <a:ext cx="91440" cy="228600"/>
                          </a:xfrm>
                          <a:prstGeom prst="rect">
                            <a:avLst/>
                          </a:prstGeom>
                          <a:solidFill>
                            <a:srgbClr val="ED7D31"/>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39" name="Rectangle 139"/>
                        <wps:cNvSpPr/>
                        <wps:spPr>
                          <a:xfrm>
                            <a:off x="412230" y="1783830"/>
                            <a:ext cx="91440" cy="228600"/>
                          </a:xfrm>
                          <a:prstGeom prst="rect">
                            <a:avLst/>
                          </a:prstGeom>
                          <a:solidFill>
                            <a:srgbClr val="ED7D31"/>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40" name="Rectangle 140"/>
                        <wps:cNvSpPr/>
                        <wps:spPr>
                          <a:xfrm>
                            <a:off x="503670" y="1280910"/>
                            <a:ext cx="91440" cy="731520"/>
                          </a:xfrm>
                          <a:prstGeom prst="rect">
                            <a:avLst/>
                          </a:prstGeom>
                          <a:solidFill>
                            <a:srgbClr val="FF0000"/>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41" name="Rectangle 141"/>
                        <wps:cNvSpPr/>
                        <wps:spPr>
                          <a:xfrm>
                            <a:off x="594360" y="1690165"/>
                            <a:ext cx="93690" cy="106067"/>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42" name="Rectangle 142"/>
                        <wps:cNvSpPr/>
                        <wps:spPr>
                          <a:xfrm>
                            <a:off x="688050" y="1690110"/>
                            <a:ext cx="91440" cy="106005"/>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43" name="Rectangle 143"/>
                        <wps:cNvSpPr/>
                        <wps:spPr>
                          <a:xfrm>
                            <a:off x="780240" y="1690110"/>
                            <a:ext cx="91440" cy="106005"/>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44" name="Rectangle 144"/>
                        <wps:cNvSpPr/>
                        <wps:spPr>
                          <a:xfrm>
                            <a:off x="872430" y="1690110"/>
                            <a:ext cx="91440" cy="106005"/>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45" name="Rectangle 145"/>
                        <wps:cNvSpPr/>
                        <wps:spPr>
                          <a:xfrm>
                            <a:off x="964620" y="1690110"/>
                            <a:ext cx="91440" cy="106005"/>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46" name="Rectangle 146"/>
                        <wps:cNvSpPr/>
                        <wps:spPr>
                          <a:xfrm>
                            <a:off x="1056810" y="1690110"/>
                            <a:ext cx="91440" cy="106005"/>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47" name="Rectangle 147"/>
                        <wps:cNvSpPr/>
                        <wps:spPr>
                          <a:xfrm>
                            <a:off x="1149000" y="1690110"/>
                            <a:ext cx="91440" cy="106005"/>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48" name="Rectangle 148"/>
                        <wps:cNvSpPr/>
                        <wps:spPr>
                          <a:xfrm>
                            <a:off x="1241190" y="1690110"/>
                            <a:ext cx="91440" cy="106005"/>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49" name="Rectangle 149"/>
                        <wps:cNvSpPr/>
                        <wps:spPr>
                          <a:xfrm>
                            <a:off x="1333380" y="1280910"/>
                            <a:ext cx="91440" cy="731520"/>
                          </a:xfrm>
                          <a:prstGeom prst="rect">
                            <a:avLst/>
                          </a:prstGeom>
                          <a:solidFill>
                            <a:srgbClr val="FF0000"/>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50" name="Rectangle 150"/>
                        <wps:cNvSpPr/>
                        <wps:spPr>
                          <a:xfrm>
                            <a:off x="1425570" y="1690055"/>
                            <a:ext cx="91440" cy="1060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51" name="Rectangle 151"/>
                        <wps:cNvSpPr/>
                        <wps:spPr>
                          <a:xfrm>
                            <a:off x="1517760" y="1690055"/>
                            <a:ext cx="91440" cy="1060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52" name="Straight Arrow Connector 152"/>
                        <wps:cNvCnPr/>
                        <wps:spPr>
                          <a:xfrm>
                            <a:off x="412230" y="823710"/>
                            <a:ext cx="460200" cy="320040"/>
                          </a:xfrm>
                          <a:prstGeom prst="straightConnector1">
                            <a:avLst/>
                          </a:prstGeom>
                          <a:noFill/>
                          <a:ln w="6350" cap="flat" cmpd="sng" algn="ctr">
                            <a:solidFill>
                              <a:srgbClr val="4472C4"/>
                            </a:solidFill>
                            <a:prstDash val="solid"/>
                            <a:miter lim="800000"/>
                            <a:tailEnd type="triangle"/>
                          </a:ln>
                          <a:effectLst/>
                        </wps:spPr>
                        <wps:bodyPr/>
                      </wps:wsp>
                    </wpc:wpc>
                  </a:graphicData>
                </a:graphic>
              </wp:inline>
            </w:drawing>
          </mc:Choice>
          <mc:Fallback>
            <w:pict>
              <v:group w14:anchorId="1F169586" id="Canvas 234" o:spid="_x0000_s1105" editas="canvas" style="width:6in;height:172.65pt;mso-position-horizontal-relative:char;mso-position-vertical-relative:line" coordsize="54864,219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">
                <v:shape id="_x0000_s1106" type="#_x0000_t75" style="position:absolute;width:54864;height:21926;visibility:visible;mso-wrap-style:square">
                  <v:fill o:detectmouseclick="t"/>
                  <v:path o:connecttype="none"/>
                </v:shape>
                <v:rect id="Rectangle 124" o:spid="_x0000_s1107" style="position:absolute;left:3200;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" fillcolor="#fbe5d6" strokecolor="windowText">
                  <v:textbox>
                    <w:txbxContent>
                      <w:p w14:paraId="5065C577" w14:textId="77777777" w:rsidR="00721BD9" w:rsidRPr="00721BD9" w:rsidRDefault="00721BD9" w:rsidP="00721BD9">
                        <w:pPr>
                          <w:jc w:val="center"/>
                          <w:rPr>
                            <w:color w:val="000000"/>
                          </w:rPr>
                        </w:pPr>
                        <w:r w:rsidRPr="00721BD9">
                          <w:rPr>
                            <w:color w:val="000000"/>
                          </w:rPr>
                          <w:t>0</w:t>
                        </w:r>
                      </w:p>
                    </w:txbxContent>
                  </v:textbox>
                </v:rect>
                <v:rect id="Rectangle 125" o:spid="_x0000_s1108" style="position:absolute;left:5943;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" fillcolor="#b4c7e7" strokecolor="windowText">
                  <v:textbox>
                    <w:txbxContent>
                      <w:p w14:paraId="41AA1726" w14:textId="77777777" w:rsidR="00721BD9" w:rsidRPr="00721BD9" w:rsidRDefault="00721BD9" w:rsidP="00721BD9">
                        <w:pPr>
                          <w:jc w:val="center"/>
                          <w:rPr>
                            <w:color w:val="000000"/>
                          </w:rPr>
                        </w:pPr>
                        <w:r w:rsidRPr="00721BD9">
                          <w:rPr>
                            <w:color w:val="000000"/>
                          </w:rPr>
                          <w:t>1</w:t>
                        </w:r>
                      </w:p>
                    </w:txbxContent>
                  </v:textbox>
                </v:rect>
                <v:rect id="Rectangle 126" o:spid="_x0000_s1109" style="position:absolute;left:8686;top:4661;width:2744;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" fillcolor="#b4c7e7" strokecolor="windowText">
                  <v:textbox>
                    <w:txbxContent>
                      <w:p w14:paraId="7CDA104C" w14:textId="77777777" w:rsidR="00721BD9" w:rsidRPr="00721BD9" w:rsidRDefault="00721BD9" w:rsidP="00721BD9">
                        <w:pPr>
                          <w:jc w:val="center"/>
                          <w:rPr>
                            <w:color w:val="000000"/>
                          </w:rPr>
                        </w:pPr>
                        <w:r w:rsidRPr="00721BD9">
                          <w:rPr>
                            <w:color w:val="000000"/>
                          </w:rPr>
                          <w:t>2</w:t>
                        </w:r>
                      </w:p>
                    </w:txbxContent>
                  </v:textbox>
                </v:rect>
                <v:rect id="Rectangle 127" o:spid="_x0000_s1110" style="position:absolute;left:11430;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" fillcolor="#b4c7e7" strokecolor="windowText">
                  <v:textbox>
                    <w:txbxContent>
                      <w:p w14:paraId="08363380" w14:textId="77777777" w:rsidR="00721BD9" w:rsidRPr="00721BD9" w:rsidRDefault="00721BD9" w:rsidP="00721BD9">
                        <w:pPr>
                          <w:jc w:val="center"/>
                          <w:rPr>
                            <w:color w:val="000000"/>
                          </w:rPr>
                        </w:pPr>
                        <w:r w:rsidRPr="00721BD9">
                          <w:rPr>
                            <w:color w:val="000000"/>
                          </w:rPr>
                          <w:t>3</w:t>
                        </w:r>
                      </w:p>
                    </w:txbxContent>
                  </v:textbox>
                </v:rect>
                <v:rect id="Rectangle 128" o:spid="_x0000_s1111" style="position:absolute;left:14173;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" fillcolor="#b4c7e7" strokecolor="windowText">
                  <v:textbox>
                    <w:txbxContent>
                      <w:p w14:paraId="358FE2EA" w14:textId="77777777" w:rsidR="00721BD9" w:rsidRPr="00721BD9" w:rsidRDefault="00721BD9" w:rsidP="00721BD9">
                        <w:pPr>
                          <w:jc w:val="center"/>
                          <w:rPr>
                            <w:color w:val="000000"/>
                          </w:rPr>
                        </w:pPr>
                        <w:r w:rsidRPr="00721BD9">
                          <w:rPr>
                            <w:color w:val="000000"/>
                          </w:rPr>
                          <w:t>4</w:t>
                        </w:r>
                      </w:p>
                    </w:txbxContent>
                  </v:textbox>
                </v:rect>
                <v:rect id="Rectangle 129" o:spid="_x0000_s1112" style="position:absolute;left:16916;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" fillcolor="#b4c7e7" strokecolor="windowText">
                  <v:textbox>
                    <w:txbxContent>
                      <w:p w14:paraId="7C777DC5" w14:textId="77777777" w:rsidR="00721BD9" w:rsidRPr="00721BD9" w:rsidRDefault="00721BD9" w:rsidP="00721BD9">
                        <w:pPr>
                          <w:jc w:val="center"/>
                          <w:rPr>
                            <w:color w:val="000000"/>
                          </w:rPr>
                        </w:pPr>
                        <w:r w:rsidRPr="00721BD9">
                          <w:rPr>
                            <w:color w:val="000000"/>
                          </w:rPr>
                          <w:t>5</w:t>
                        </w:r>
                      </w:p>
                    </w:txbxContent>
                  </v:textbox>
                </v:rect>
                <v:rect id="Rectangle 130" o:spid="_x0000_s1113" style="position:absolute;left:19659;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" fillcolor="#b4c7e7" strokecolor="windowText">
                  <v:textbox>
                    <w:txbxContent>
                      <w:p w14:paraId="7D6F0D92" w14:textId="77777777" w:rsidR="00721BD9" w:rsidRPr="00721BD9" w:rsidRDefault="00721BD9" w:rsidP="00721BD9">
                        <w:pPr>
                          <w:jc w:val="center"/>
                          <w:rPr>
                            <w:color w:val="000000"/>
                          </w:rPr>
                        </w:pPr>
                        <w:r w:rsidRPr="00721BD9">
                          <w:rPr>
                            <w:color w:val="000000"/>
                          </w:rPr>
                          <w:t>6</w:t>
                        </w:r>
                      </w:p>
                    </w:txbxContent>
                  </v:textbox>
                </v:rect>
                <v:rect id="Rectangle 131" o:spid="_x0000_s1114" style="position:absolute;left:22402;top:4661;width:2744;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" fillcolor="#b4c7e7" strokecolor="windowText">
                  <v:textbox>
                    <w:txbxContent>
                      <w:p w14:paraId="4C6896EF" w14:textId="77777777" w:rsidR="00721BD9" w:rsidRPr="00721BD9" w:rsidRDefault="00721BD9" w:rsidP="00721BD9">
                        <w:pPr>
                          <w:jc w:val="center"/>
                          <w:rPr>
                            <w:color w:val="000000"/>
                          </w:rPr>
                        </w:pPr>
                        <w:r w:rsidRPr="00721BD9">
                          <w:rPr>
                            <w:color w:val="000000"/>
                          </w:rPr>
                          <w:t>7</w:t>
                        </w:r>
                      </w:p>
                    </w:txbxContent>
                  </v:textbox>
                </v:rect>
                <v:rect id="Rectangle 132" o:spid="_x0000_s1115" style="position:absolute;left:25146;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" fillcolor="#b4c7e7" strokecolor="windowText">
                  <v:textbox>
                    <w:txbxContent>
                      <w:p w14:paraId="52EBFEF0" w14:textId="77777777" w:rsidR="00721BD9" w:rsidRPr="00721BD9" w:rsidRDefault="00721BD9" w:rsidP="00721BD9">
                        <w:pPr>
                          <w:jc w:val="center"/>
                          <w:rPr>
                            <w:color w:val="000000"/>
                          </w:rPr>
                        </w:pPr>
                        <w:r w:rsidRPr="00721BD9">
                          <w:rPr>
                            <w:color w:val="000000"/>
                          </w:rPr>
                          <w:t>8</w:t>
                        </w:r>
                      </w:p>
                    </w:txbxContent>
                  </v:textbox>
                </v:rect>
                <v:rect id="Rectangle 133" o:spid="_x0000_s1116" style="position:absolute;left:27889;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" fillcolor="#b4c7e7" strokecolor="windowText">
                  <v:textbox>
                    <w:txbxContent>
                      <w:p w14:paraId="15C7F4E1" w14:textId="77777777" w:rsidR="00721BD9" w:rsidRPr="00721BD9" w:rsidRDefault="00721BD9" w:rsidP="00721BD9">
                        <w:pPr>
                          <w:jc w:val="center"/>
                          <w:rPr>
                            <w:color w:val="000000"/>
                          </w:rPr>
                        </w:pPr>
                        <w:r w:rsidRPr="00721BD9">
                          <w:rPr>
                            <w:color w:val="000000"/>
                          </w:rPr>
                          <w:t>9</w:t>
                        </w:r>
                      </w:p>
                    </w:txbxContent>
                  </v:textbox>
                </v:rect>
                <v:shape id="Right Brace 134" o:spid="_x0000_s1117" type="#_x0000_t88" style="position:absolute;left:16230;top:-10280;width:1372;height:2743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" adj="90" strokecolor="windowText" strokeweight=".5pt">
                  <v:stroke joinstyle="miter"/>
                </v:shape>
                <v:shape id="Text Box 135" o:spid="_x0000_s1118" type="#_x0000_t202" style="position:absolute;left:14173;top:464;width:9601;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" fillcolor="window" stroked="f" strokeweight=".5pt">
                  <v:textbox inset="0,0,0,0">
                    <w:txbxContent>
                      <w:p w14:paraId="22D42FB7" w14:textId="77777777" w:rsidR="00721BD9" w:rsidRDefault="00721BD9" w:rsidP="00721BD9">
                        <w:pPr>
                          <w:spacing w:after="0"/>
                        </w:pPr>
                        <w:r>
                          <w:t>10 ms</w:t>
                        </w:r>
                      </w:p>
                    </w:txbxContent>
                  </v:textbox>
                </v:shape>
                <v:rect id="Rectangle 136" o:spid="_x0000_s1119" style="position:absolute;left:3200;top:12809;width:914;height:5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" fillcolor="window" strokecolor="windowText"/>
                <v:rect id="Rectangle 137" o:spid="_x0000_s1120" style="position:absolute;left:4114;top:12809;width:915;height:5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" fillcolor="window" strokecolor="windowText"/>
                <v:rect id="Rectangle 138" o:spid="_x0000_s1121" style="position:absolute;left:3200;top:17838;width:91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" fillcolor="#ed7d31" strokecolor="windowText"/>
                <v:rect id="Rectangle 139" o:spid="_x0000_s1122" style="position:absolute;left:4122;top:17838;width:91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" fillcolor="#ed7d31" strokecolor="windowText"/>
                <v:rect id="Rectangle 140" o:spid="_x0000_s1123" style="position:absolute;left:5036;top:12809;width:915;height:7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" fillcolor="red" strokecolor="windowText"/>
                <v:rect id="Rectangle 141" o:spid="_x0000_s1124" style="position:absolute;left:5943;top:16901;width:937;height:1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" fillcolor="#c5e0b4" strokecolor="windowText"/>
                <v:rect id="Rectangle 142" o:spid="_x0000_s1125" style="position:absolute;left:6880;top:16901;width:914;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" fillcolor="#c5e0b4" strokecolor="windowText"/>
                <v:rect id="Rectangle 143" o:spid="_x0000_s1126" style="position:absolute;left:7802;top:16901;width:914;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" fillcolor="#c5e0b4" strokecolor="windowText"/>
                <v:rect id="Rectangle 144" o:spid="_x0000_s1127" style="position:absolute;left:8724;top:16901;width:914;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" fillcolor="#c5e0b4" strokecolor="windowText"/>
                <v:rect id="Rectangle 145" o:spid="_x0000_s1128" style="position:absolute;left:9646;top:16901;width:914;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" fillcolor="#c5e0b4" strokecolor="windowText"/>
                <v:rect id="Rectangle 146" o:spid="_x0000_s1129" style="position:absolute;left:10568;top:16901;width:914;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" fillcolor="#c5e0b4" strokecolor="windowText"/>
                <v:rect id="Rectangle 147" o:spid="_x0000_s1130" style="position:absolute;left:11490;top:16901;width:914;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" fillcolor="#c5e0b4" strokecolor="windowText"/>
                <v:rect id="Rectangle 148" o:spid="_x0000_s1131" style="position:absolute;left:12411;top:16901;width:915;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" fillcolor="#c5e0b4" strokecolor="windowText"/>
                <v:rect id="Rectangle 149" o:spid="_x0000_s1132" style="position:absolute;left:13333;top:12809;width:915;height:7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" fillcolor="red" strokecolor="windowText"/>
                <v:rect id="Rectangle 150" o:spid="_x0000_s1133" style="position:absolute;left:14255;top:16900;width:915;height:1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" fillcolor="#c5e0b4" strokecolor="windowText"/>
                <v:rect id="Rectangle 151" o:spid="_x0000_s1134" style="position:absolute;left:15177;top:16900;width:915;height:1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" fillcolor="#c5e0b4" strokecolor="windowText"/>
                <v:shape id="Straight Arrow Connector 152" o:spid="_x0000_s1135" type="#_x0000_t32" style="position:absolute;left:4122;top:8237;width:4602;height:32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" strokecolor="#4472c4" strokeweight=".5pt">
                  <v:stroke endarrow="block" joinstyle="miter"/>
                </v:shape>
                <w10:anchorlock/>
              </v:group>
            </w:pict>
          </mc:Fallback>
        </mc:AlternateContent>
      </w:r>
    </w:p>
    <w:p w14:paraId="0AD1A142" w14:textId="77777777" w:rsidR="00721BD9" w:rsidRDefault="00721BD9" w:rsidP="00721BD9">
      <w:pPr>
        <w:jc w:val="both"/>
      </w:pPr>
      <w:r>
        <w:t xml:space="preserve">Option 4: Create more single PRB used for testing, illustrated example shown below. </w:t>
      </w:r>
    </w:p>
    <w:p w14:paraId="27241F52" w14:textId="77777777" w:rsidR="00721BD9" w:rsidRDefault="00B100EE" w:rsidP="00721BD9">
      <w:pPr>
        <w:jc w:val="both"/>
      </w:pPr>
      <w:r>
        <w:rPr>
          <w:noProof/>
        </w:rPr>
        <mc:AlternateContent>
          <mc:Choice Requires="wpc">
            <w:drawing>
              <wp:inline distT="0" distB="0" distL="0" distR="0" wp14:anchorId="176C86E8" wp14:editId="39803A23">
                <wp:extent cx="5669280" cy="2192655"/>
                <wp:effectExtent l="0" t="0" r="0" b="0"/>
                <wp:docPr id="179" name="Canvas 264"/>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235" name="Rectangle 235"/>
                        <wps:cNvSpPr/>
                        <wps:spPr>
                          <a:xfrm>
                            <a:off x="320040" y="466195"/>
                            <a:ext cx="274320" cy="274320"/>
                          </a:xfrm>
                          <a:prstGeom prst="rect">
                            <a:avLst/>
                          </a:prstGeom>
                          <a:solidFill>
                            <a:srgbClr val="ED7D31">
                              <a:lumMod val="20000"/>
                              <a:lumOff val="80000"/>
                            </a:srgbClr>
                          </a:solidFill>
                          <a:ln w="9525" cap="flat" cmpd="sng" algn="ctr">
                            <a:solidFill>
                              <a:sysClr val="windowText" lastClr="000000"/>
                            </a:solidFill>
                            <a:prstDash val="solid"/>
                            <a:miter lim="800000"/>
                          </a:ln>
                          <a:effectLst/>
                        </wps:spPr>
                        <wps:txbx>
                          <w:txbxContent>
                            <w:p w14:paraId="027BDB33" w14:textId="77777777" w:rsidR="00721BD9" w:rsidRPr="00721BD9" w:rsidRDefault="00721BD9" w:rsidP="00721BD9">
                              <w:pPr>
                                <w:jc w:val="center"/>
                                <w:rPr>
                                  <w:color w:val="000000"/>
                                </w:rPr>
                              </w:pPr>
                              <w:r w:rsidRPr="00721BD9">
                                <w:rPr>
                                  <w:color w:val="000000"/>
                                </w:rPr>
                                <w:t>0</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6" name="Rectangle 236"/>
                        <wps:cNvSpPr/>
                        <wps:spPr>
                          <a:xfrm>
                            <a:off x="59436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3EE20960" w14:textId="77777777" w:rsidR="00721BD9" w:rsidRPr="00721BD9" w:rsidRDefault="00721BD9" w:rsidP="00721BD9">
                              <w:pPr>
                                <w:jc w:val="center"/>
                                <w:rPr>
                                  <w:color w:val="000000"/>
                                </w:rPr>
                              </w:pPr>
                              <w:r w:rsidRPr="00721BD9">
                                <w:rPr>
                                  <w:color w:val="000000"/>
                                </w:rPr>
                                <w:t>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7" name="Rectangle 237"/>
                        <wps:cNvSpPr/>
                        <wps:spPr>
                          <a:xfrm>
                            <a:off x="86868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7538A4FA" w14:textId="77777777" w:rsidR="00721BD9" w:rsidRPr="00721BD9" w:rsidRDefault="00721BD9" w:rsidP="00721BD9">
                              <w:pPr>
                                <w:jc w:val="center"/>
                                <w:rPr>
                                  <w:color w:val="000000"/>
                                </w:rPr>
                              </w:pPr>
                              <w:r w:rsidRPr="00721BD9">
                                <w:rPr>
                                  <w:color w:val="000000"/>
                                </w:rPr>
                                <w:t>2</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8" name="Rectangle 238"/>
                        <wps:cNvSpPr/>
                        <wps:spPr>
                          <a:xfrm>
                            <a:off x="114300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3179F861" w14:textId="77777777" w:rsidR="00721BD9" w:rsidRPr="00721BD9" w:rsidRDefault="00721BD9" w:rsidP="00721BD9">
                              <w:pPr>
                                <w:jc w:val="center"/>
                                <w:rPr>
                                  <w:color w:val="000000"/>
                                </w:rPr>
                              </w:pPr>
                              <w:r w:rsidRPr="00721BD9">
                                <w:rPr>
                                  <w:color w:val="000000"/>
                                </w:rPr>
                                <w:t>3</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9" name="Rectangle 239"/>
                        <wps:cNvSpPr/>
                        <wps:spPr>
                          <a:xfrm>
                            <a:off x="141732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7034AF95" w14:textId="77777777" w:rsidR="00721BD9" w:rsidRPr="00721BD9" w:rsidRDefault="00721BD9" w:rsidP="00721BD9">
                              <w:pPr>
                                <w:jc w:val="center"/>
                                <w:rPr>
                                  <w:color w:val="000000"/>
                                </w:rPr>
                              </w:pPr>
                              <w:r w:rsidRPr="00721BD9">
                                <w:rPr>
                                  <w:color w:val="000000"/>
                                </w:rPr>
                                <w:t>4</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40" name="Rectangle 240"/>
                        <wps:cNvSpPr/>
                        <wps:spPr>
                          <a:xfrm>
                            <a:off x="169164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44E35A75" w14:textId="77777777" w:rsidR="00721BD9" w:rsidRPr="00721BD9" w:rsidRDefault="00721BD9" w:rsidP="00721BD9">
                              <w:pPr>
                                <w:jc w:val="center"/>
                                <w:rPr>
                                  <w:color w:val="000000"/>
                                </w:rPr>
                              </w:pPr>
                              <w:r w:rsidRPr="00721BD9">
                                <w:rPr>
                                  <w:color w:val="000000"/>
                                </w:rPr>
                                <w:t>5</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41" name="Rectangle 241"/>
                        <wps:cNvSpPr/>
                        <wps:spPr>
                          <a:xfrm>
                            <a:off x="196596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0C24F6D8" w14:textId="77777777" w:rsidR="00721BD9" w:rsidRPr="00721BD9" w:rsidRDefault="00721BD9" w:rsidP="00721BD9">
                              <w:pPr>
                                <w:jc w:val="center"/>
                                <w:rPr>
                                  <w:color w:val="000000"/>
                                </w:rPr>
                              </w:pPr>
                              <w:r w:rsidRPr="00721BD9">
                                <w:rPr>
                                  <w:color w:val="000000"/>
                                </w:rPr>
                                <w:t>6</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42" name="Rectangle 242"/>
                        <wps:cNvSpPr/>
                        <wps:spPr>
                          <a:xfrm>
                            <a:off x="224028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094EB65B" w14:textId="77777777" w:rsidR="00721BD9" w:rsidRPr="00721BD9" w:rsidRDefault="00721BD9" w:rsidP="00721BD9">
                              <w:pPr>
                                <w:jc w:val="center"/>
                                <w:rPr>
                                  <w:color w:val="000000"/>
                                </w:rPr>
                              </w:pPr>
                              <w:r w:rsidRPr="00721BD9">
                                <w:rPr>
                                  <w:color w:val="000000"/>
                                </w:rPr>
                                <w:t>7</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43" name="Rectangle 243"/>
                        <wps:cNvSpPr/>
                        <wps:spPr>
                          <a:xfrm>
                            <a:off x="251460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10B8B36C" w14:textId="77777777" w:rsidR="00721BD9" w:rsidRPr="00721BD9" w:rsidRDefault="00721BD9" w:rsidP="00721BD9">
                              <w:pPr>
                                <w:jc w:val="center"/>
                                <w:rPr>
                                  <w:color w:val="000000"/>
                                </w:rPr>
                              </w:pPr>
                              <w:r w:rsidRPr="00721BD9">
                                <w:rPr>
                                  <w:color w:val="000000"/>
                                </w:rPr>
                                <w:t>8</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44" name="Rectangle 244"/>
                        <wps:cNvSpPr/>
                        <wps:spPr>
                          <a:xfrm>
                            <a:off x="278892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48C6A812" w14:textId="77777777" w:rsidR="00721BD9" w:rsidRPr="00721BD9" w:rsidRDefault="00721BD9" w:rsidP="00721BD9">
                              <w:pPr>
                                <w:jc w:val="center"/>
                                <w:rPr>
                                  <w:color w:val="000000"/>
                                </w:rPr>
                              </w:pPr>
                              <w:r w:rsidRPr="00721BD9">
                                <w:rPr>
                                  <w:color w:val="000000"/>
                                </w:rPr>
                                <w:t>9</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45" name="Right Brace 245"/>
                        <wps:cNvSpPr/>
                        <wps:spPr>
                          <a:xfrm rot="16200000">
                            <a:off x="1623060" y="-1027951"/>
                            <a:ext cx="137161" cy="2743202"/>
                          </a:xfrm>
                          <a:prstGeom prst="righ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46" name="Text Box 246"/>
                        <wps:cNvSpPr txBox="1"/>
                        <wps:spPr>
                          <a:xfrm>
                            <a:off x="1417320" y="46470"/>
                            <a:ext cx="960120" cy="182880"/>
                          </a:xfrm>
                          <a:prstGeom prst="rect">
                            <a:avLst/>
                          </a:prstGeom>
                          <a:solidFill>
                            <a:sysClr val="window" lastClr="FFFFFF"/>
                          </a:solidFill>
                          <a:ln w="6350">
                            <a:noFill/>
                          </a:ln>
                          <a:effectLst/>
                        </wps:spPr>
                        <wps:txbx>
                          <w:txbxContent>
                            <w:p w14:paraId="620E6B84" w14:textId="77777777" w:rsidR="00721BD9" w:rsidRDefault="00721BD9" w:rsidP="00721BD9">
                              <w:pPr>
                                <w:spacing w:after="0"/>
                              </w:pPr>
                              <w:r>
                                <w:t xml:space="preserve">10 </w:t>
                              </w:r>
                              <w:proofErr w:type="spellStart"/>
                              <w:r>
                                <w:t>ms</w:t>
                              </w:r>
                              <w:proofErr w:type="spellEnd"/>
                            </w:p>
                          </w:txbxContent>
                        </wps:txbx>
                        <wps:bodyPr rot="0" spcFirstLastPara="0" vertOverflow="overflow" horzOverflow="overflow" vert="horz" wrap="square" lIns="0" tIns="0" rIns="0" bIns="0" numCol="1" spcCol="0" rtlCol="0" fromWordArt="0" anchor="t" anchorCtr="0" forceAA="0" compatLnSpc="1">
                          <a:noAutofit/>
                        </wps:bodyPr>
                      </wps:wsp>
                      <wps:wsp>
                        <wps:cNvPr id="247" name="Rectangle 247"/>
                        <wps:cNvSpPr/>
                        <wps:spPr>
                          <a:xfrm>
                            <a:off x="320040" y="1280910"/>
                            <a:ext cx="91440" cy="502920"/>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48" name="Rectangle 248"/>
                        <wps:cNvSpPr/>
                        <wps:spPr>
                          <a:xfrm>
                            <a:off x="411480" y="1280910"/>
                            <a:ext cx="91440" cy="502920"/>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49" name="Rectangle 249"/>
                        <wps:cNvSpPr/>
                        <wps:spPr>
                          <a:xfrm>
                            <a:off x="320040" y="1783830"/>
                            <a:ext cx="91440" cy="228600"/>
                          </a:xfrm>
                          <a:prstGeom prst="rect">
                            <a:avLst/>
                          </a:prstGeom>
                          <a:solidFill>
                            <a:srgbClr val="ED7D31"/>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50" name="Rectangle 250"/>
                        <wps:cNvSpPr/>
                        <wps:spPr>
                          <a:xfrm>
                            <a:off x="412230" y="1783830"/>
                            <a:ext cx="91440" cy="228600"/>
                          </a:xfrm>
                          <a:prstGeom prst="rect">
                            <a:avLst/>
                          </a:prstGeom>
                          <a:solidFill>
                            <a:srgbClr val="ED7D31"/>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51" name="Rectangle 251"/>
                        <wps:cNvSpPr/>
                        <wps:spPr>
                          <a:xfrm>
                            <a:off x="503670" y="1918765"/>
                            <a:ext cx="91440" cy="93271"/>
                          </a:xfrm>
                          <a:prstGeom prst="rect">
                            <a:avLst/>
                          </a:prstGeom>
                          <a:solidFill>
                            <a:srgbClr val="FF0000"/>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52" name="Rectangle 252"/>
                        <wps:cNvSpPr/>
                        <wps:spPr>
                          <a:xfrm>
                            <a:off x="603209" y="1914806"/>
                            <a:ext cx="93690" cy="106067"/>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53" name="Rectangle 253"/>
                        <wps:cNvSpPr/>
                        <wps:spPr>
                          <a:xfrm>
                            <a:off x="696899" y="1914751"/>
                            <a:ext cx="91440" cy="106005"/>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54" name="Rectangle 254"/>
                        <wps:cNvSpPr/>
                        <wps:spPr>
                          <a:xfrm>
                            <a:off x="789089" y="1914751"/>
                            <a:ext cx="91440" cy="106005"/>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55" name="Rectangle 255"/>
                        <wps:cNvSpPr/>
                        <wps:spPr>
                          <a:xfrm>
                            <a:off x="881279" y="1914751"/>
                            <a:ext cx="91440" cy="106005"/>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56" name="Rectangle 256"/>
                        <wps:cNvSpPr/>
                        <wps:spPr>
                          <a:xfrm>
                            <a:off x="973469" y="1914751"/>
                            <a:ext cx="91440" cy="106005"/>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57" name="Rectangle 257"/>
                        <wps:cNvSpPr/>
                        <wps:spPr>
                          <a:xfrm>
                            <a:off x="1065659" y="1914751"/>
                            <a:ext cx="91440" cy="106005"/>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58" name="Rectangle 258"/>
                        <wps:cNvSpPr/>
                        <wps:spPr>
                          <a:xfrm>
                            <a:off x="1157849" y="1914751"/>
                            <a:ext cx="91440" cy="106005"/>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59" name="Rectangle 259"/>
                        <wps:cNvSpPr/>
                        <wps:spPr>
                          <a:xfrm>
                            <a:off x="1250039" y="1914751"/>
                            <a:ext cx="91440" cy="106005"/>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60" name="Rectangle 260"/>
                        <wps:cNvSpPr/>
                        <wps:spPr>
                          <a:xfrm>
                            <a:off x="1333379" y="1914321"/>
                            <a:ext cx="101039" cy="97715"/>
                          </a:xfrm>
                          <a:prstGeom prst="rect">
                            <a:avLst/>
                          </a:prstGeom>
                          <a:solidFill>
                            <a:srgbClr val="FF0000"/>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61" name="Rectangle 261"/>
                        <wps:cNvSpPr/>
                        <wps:spPr>
                          <a:xfrm>
                            <a:off x="1434419" y="1914696"/>
                            <a:ext cx="91440" cy="1060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62" name="Rectangle 262"/>
                        <wps:cNvSpPr/>
                        <wps:spPr>
                          <a:xfrm>
                            <a:off x="1526609" y="1914696"/>
                            <a:ext cx="91440" cy="1060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63" name="Straight Arrow Connector 263"/>
                        <wps:cNvCnPr/>
                        <wps:spPr>
                          <a:xfrm>
                            <a:off x="412230" y="823710"/>
                            <a:ext cx="460200" cy="320040"/>
                          </a:xfrm>
                          <a:prstGeom prst="straightConnector1">
                            <a:avLst/>
                          </a:prstGeom>
                          <a:noFill/>
                          <a:ln w="6350" cap="flat" cmpd="sng" algn="ctr">
                            <a:solidFill>
                              <a:srgbClr val="4472C4"/>
                            </a:solidFill>
                            <a:prstDash val="solid"/>
                            <a:miter lim="800000"/>
                            <a:tailEnd type="triangle"/>
                          </a:ln>
                          <a:effectLst/>
                        </wps:spPr>
                        <wps:bodyPr/>
                      </wps:wsp>
                      <wps:wsp>
                        <wps:cNvPr id="265" name="Rectangle 265"/>
                        <wps:cNvSpPr/>
                        <wps:spPr>
                          <a:xfrm>
                            <a:off x="1818451" y="1740304"/>
                            <a:ext cx="91440" cy="93271"/>
                          </a:xfrm>
                          <a:prstGeom prst="rect">
                            <a:avLst/>
                          </a:prstGeom>
                          <a:solidFill>
                            <a:srgbClr val="FF0000"/>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66" name="Rectangle 266"/>
                        <wps:cNvSpPr/>
                        <wps:spPr>
                          <a:xfrm>
                            <a:off x="1917990" y="1736345"/>
                            <a:ext cx="93690" cy="106067"/>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67" name="Rectangle 267"/>
                        <wps:cNvSpPr/>
                        <wps:spPr>
                          <a:xfrm>
                            <a:off x="2011680" y="1736290"/>
                            <a:ext cx="91440" cy="106005"/>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68" name="Rectangle 268"/>
                        <wps:cNvSpPr/>
                        <wps:spPr>
                          <a:xfrm>
                            <a:off x="2103870" y="1736290"/>
                            <a:ext cx="91440" cy="106005"/>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69" name="Rectangle 269"/>
                        <wps:cNvSpPr/>
                        <wps:spPr>
                          <a:xfrm>
                            <a:off x="2196060" y="1736290"/>
                            <a:ext cx="91440" cy="106005"/>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70" name="Rectangle 270"/>
                        <wps:cNvSpPr/>
                        <wps:spPr>
                          <a:xfrm>
                            <a:off x="2288250" y="1736290"/>
                            <a:ext cx="91440" cy="106005"/>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71" name="Rectangle 271"/>
                        <wps:cNvSpPr/>
                        <wps:spPr>
                          <a:xfrm>
                            <a:off x="2380440" y="1736290"/>
                            <a:ext cx="91440" cy="106005"/>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72" name="Rectangle 272"/>
                        <wps:cNvSpPr/>
                        <wps:spPr>
                          <a:xfrm>
                            <a:off x="2472630" y="1736290"/>
                            <a:ext cx="91440" cy="106005"/>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73" name="Rectangle 273"/>
                        <wps:cNvSpPr/>
                        <wps:spPr>
                          <a:xfrm>
                            <a:off x="2564820" y="1736290"/>
                            <a:ext cx="91440" cy="106005"/>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74" name="Rectangle 274"/>
                        <wps:cNvSpPr/>
                        <wps:spPr>
                          <a:xfrm>
                            <a:off x="2648160" y="1735860"/>
                            <a:ext cx="101039" cy="97715"/>
                          </a:xfrm>
                          <a:prstGeom prst="rect">
                            <a:avLst/>
                          </a:prstGeom>
                          <a:solidFill>
                            <a:srgbClr val="FF0000"/>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75" name="Rectangle 275"/>
                        <wps:cNvSpPr/>
                        <wps:spPr>
                          <a:xfrm>
                            <a:off x="2749200" y="1736235"/>
                            <a:ext cx="91440" cy="1060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76" name="Rectangle 276"/>
                        <wps:cNvSpPr/>
                        <wps:spPr>
                          <a:xfrm>
                            <a:off x="2841390" y="1736235"/>
                            <a:ext cx="91440" cy="1060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77" name="Rectangle 277"/>
                        <wps:cNvSpPr/>
                        <wps:spPr>
                          <a:xfrm>
                            <a:off x="3133232" y="1561843"/>
                            <a:ext cx="91440" cy="93271"/>
                          </a:xfrm>
                          <a:prstGeom prst="rect">
                            <a:avLst/>
                          </a:prstGeom>
                          <a:solidFill>
                            <a:srgbClr val="FF0000"/>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78" name="Rectangle 278"/>
                        <wps:cNvSpPr/>
                        <wps:spPr>
                          <a:xfrm>
                            <a:off x="3232771" y="1557884"/>
                            <a:ext cx="93690" cy="106067"/>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79" name="Rectangle 279"/>
                        <wps:cNvSpPr/>
                        <wps:spPr>
                          <a:xfrm>
                            <a:off x="3326461" y="1557829"/>
                            <a:ext cx="91440" cy="106005"/>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80" name="Rectangle 280"/>
                        <wps:cNvSpPr/>
                        <wps:spPr>
                          <a:xfrm>
                            <a:off x="3418651" y="1557829"/>
                            <a:ext cx="91440" cy="106005"/>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81" name="Rectangle 281"/>
                        <wps:cNvSpPr/>
                        <wps:spPr>
                          <a:xfrm>
                            <a:off x="3510841" y="1557829"/>
                            <a:ext cx="91440" cy="106005"/>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82" name="Rectangle 282"/>
                        <wps:cNvSpPr/>
                        <wps:spPr>
                          <a:xfrm>
                            <a:off x="3603031" y="1557829"/>
                            <a:ext cx="91440" cy="106005"/>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83" name="Rectangle 283"/>
                        <wps:cNvSpPr/>
                        <wps:spPr>
                          <a:xfrm>
                            <a:off x="3695221" y="1557829"/>
                            <a:ext cx="91440" cy="106005"/>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84" name="Rectangle 284"/>
                        <wps:cNvSpPr/>
                        <wps:spPr>
                          <a:xfrm>
                            <a:off x="3787411" y="1557829"/>
                            <a:ext cx="91440" cy="106005"/>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85" name="Rectangle 285"/>
                        <wps:cNvSpPr/>
                        <wps:spPr>
                          <a:xfrm>
                            <a:off x="3879601" y="1557829"/>
                            <a:ext cx="91440" cy="106005"/>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86" name="Rectangle 286"/>
                        <wps:cNvSpPr/>
                        <wps:spPr>
                          <a:xfrm>
                            <a:off x="3962941" y="1557399"/>
                            <a:ext cx="101039" cy="97715"/>
                          </a:xfrm>
                          <a:prstGeom prst="rect">
                            <a:avLst/>
                          </a:prstGeom>
                          <a:solidFill>
                            <a:srgbClr val="FF0000"/>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87" name="Rectangle 287"/>
                        <wps:cNvSpPr/>
                        <wps:spPr>
                          <a:xfrm>
                            <a:off x="4063981" y="1557774"/>
                            <a:ext cx="91440" cy="1060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88" name="Rectangle 288"/>
                        <wps:cNvSpPr/>
                        <wps:spPr>
                          <a:xfrm>
                            <a:off x="4156171" y="1557774"/>
                            <a:ext cx="91440" cy="1060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89" name="Rectangle 289"/>
                        <wps:cNvSpPr/>
                        <wps:spPr>
                          <a:xfrm>
                            <a:off x="4448013" y="1383382"/>
                            <a:ext cx="91440" cy="93271"/>
                          </a:xfrm>
                          <a:prstGeom prst="rect">
                            <a:avLst/>
                          </a:prstGeom>
                          <a:solidFill>
                            <a:srgbClr val="FF0000"/>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90" name="Rectangle 290"/>
                        <wps:cNvSpPr/>
                        <wps:spPr>
                          <a:xfrm>
                            <a:off x="4547552" y="1379423"/>
                            <a:ext cx="93690" cy="106067"/>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91" name="Rectangle 291"/>
                        <wps:cNvSpPr/>
                        <wps:spPr>
                          <a:xfrm>
                            <a:off x="4641242" y="1379368"/>
                            <a:ext cx="91440" cy="106005"/>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92" name="Rectangle 292"/>
                        <wps:cNvSpPr/>
                        <wps:spPr>
                          <a:xfrm>
                            <a:off x="4733432" y="1379368"/>
                            <a:ext cx="91440" cy="106005"/>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93" name="Rectangle 293"/>
                        <wps:cNvSpPr/>
                        <wps:spPr>
                          <a:xfrm>
                            <a:off x="4825622" y="1379368"/>
                            <a:ext cx="91440" cy="106005"/>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94" name="Rectangle 294"/>
                        <wps:cNvSpPr/>
                        <wps:spPr>
                          <a:xfrm>
                            <a:off x="4917812" y="1379368"/>
                            <a:ext cx="91440" cy="106005"/>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95" name="Rectangle 295"/>
                        <wps:cNvSpPr/>
                        <wps:spPr>
                          <a:xfrm>
                            <a:off x="5010002" y="1379368"/>
                            <a:ext cx="91440" cy="106005"/>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96" name="Rectangle 296"/>
                        <wps:cNvSpPr/>
                        <wps:spPr>
                          <a:xfrm>
                            <a:off x="5102192" y="1379368"/>
                            <a:ext cx="91440" cy="106005"/>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97" name="Rectangle 297"/>
                        <wps:cNvSpPr/>
                        <wps:spPr>
                          <a:xfrm>
                            <a:off x="5194382" y="1379368"/>
                            <a:ext cx="91440" cy="106005"/>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98" name="Rectangle 298"/>
                        <wps:cNvSpPr/>
                        <wps:spPr>
                          <a:xfrm>
                            <a:off x="5277722" y="1378938"/>
                            <a:ext cx="101039" cy="97715"/>
                          </a:xfrm>
                          <a:prstGeom prst="rect">
                            <a:avLst/>
                          </a:prstGeom>
                          <a:solidFill>
                            <a:srgbClr val="FF0000"/>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99" name="Rectangle 299"/>
                        <wps:cNvSpPr/>
                        <wps:spPr>
                          <a:xfrm>
                            <a:off x="5378762" y="1379313"/>
                            <a:ext cx="91440" cy="1060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00" name="Rectangle 300"/>
                        <wps:cNvSpPr/>
                        <wps:spPr>
                          <a:xfrm>
                            <a:off x="5470952" y="1379313"/>
                            <a:ext cx="91440" cy="1060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c:wpc>
                  </a:graphicData>
                </a:graphic>
              </wp:inline>
            </w:drawing>
          </mc:Choice>
          <mc:Fallback>
            <w:pict>
              <v:group w14:anchorId="176C86E8" id="Canvas 264" o:spid="_x0000_s1136" editas="canvas" style="width:446.4pt;height:172.65pt;mso-position-horizontal-relative:char;mso-position-vertical-relative:line" coordsize="56692,219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">
                <v:shape id="_x0000_s1137" type="#_x0000_t75" style="position:absolute;width:56692;height:21926;visibility:visible;mso-wrap-style:square">
                  <v:fill o:detectmouseclick="t"/>
                  <v:path o:connecttype="none"/>
                </v:shape>
                <v:rect id="Rectangle 235" o:spid="_x0000_s1138" style="position:absolute;left:3200;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" fillcolor="#fbe5d6" strokecolor="windowText">
                  <v:textbox>
                    <w:txbxContent>
                      <w:p w14:paraId="027BDB33" w14:textId="77777777" w:rsidR="00721BD9" w:rsidRPr="00721BD9" w:rsidRDefault="00721BD9" w:rsidP="00721BD9">
                        <w:pPr>
                          <w:jc w:val="center"/>
                          <w:rPr>
                            <w:color w:val="000000"/>
                          </w:rPr>
                        </w:pPr>
                        <w:r w:rsidRPr="00721BD9">
                          <w:rPr>
                            <w:color w:val="000000"/>
                          </w:rPr>
                          <w:t>0</w:t>
                        </w:r>
                      </w:p>
                    </w:txbxContent>
                  </v:textbox>
                </v:rect>
                <v:rect id="Rectangle 236" o:spid="_x0000_s1139" style="position:absolute;left:5943;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" fillcolor="#b4c7e7" strokecolor="windowText">
                  <v:textbox>
                    <w:txbxContent>
                      <w:p w14:paraId="3EE20960" w14:textId="77777777" w:rsidR="00721BD9" w:rsidRPr="00721BD9" w:rsidRDefault="00721BD9" w:rsidP="00721BD9">
                        <w:pPr>
                          <w:jc w:val="center"/>
                          <w:rPr>
                            <w:color w:val="000000"/>
                          </w:rPr>
                        </w:pPr>
                        <w:r w:rsidRPr="00721BD9">
                          <w:rPr>
                            <w:color w:val="000000"/>
                          </w:rPr>
                          <w:t>1</w:t>
                        </w:r>
                      </w:p>
                    </w:txbxContent>
                  </v:textbox>
                </v:rect>
                <v:rect id="Rectangle 237" o:spid="_x0000_s1140" style="position:absolute;left:8686;top:4661;width:2744;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" fillcolor="#b4c7e7" strokecolor="windowText">
                  <v:textbox>
                    <w:txbxContent>
                      <w:p w14:paraId="7538A4FA" w14:textId="77777777" w:rsidR="00721BD9" w:rsidRPr="00721BD9" w:rsidRDefault="00721BD9" w:rsidP="00721BD9">
                        <w:pPr>
                          <w:jc w:val="center"/>
                          <w:rPr>
                            <w:color w:val="000000"/>
                          </w:rPr>
                        </w:pPr>
                        <w:r w:rsidRPr="00721BD9">
                          <w:rPr>
                            <w:color w:val="000000"/>
                          </w:rPr>
                          <w:t>2</w:t>
                        </w:r>
                      </w:p>
                    </w:txbxContent>
                  </v:textbox>
                </v:rect>
                <v:rect id="Rectangle 238" o:spid="_x0000_s1141" style="position:absolute;left:11430;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" fillcolor="#b4c7e7" strokecolor="windowText">
                  <v:textbox>
                    <w:txbxContent>
                      <w:p w14:paraId="3179F861" w14:textId="77777777" w:rsidR="00721BD9" w:rsidRPr="00721BD9" w:rsidRDefault="00721BD9" w:rsidP="00721BD9">
                        <w:pPr>
                          <w:jc w:val="center"/>
                          <w:rPr>
                            <w:color w:val="000000"/>
                          </w:rPr>
                        </w:pPr>
                        <w:r w:rsidRPr="00721BD9">
                          <w:rPr>
                            <w:color w:val="000000"/>
                          </w:rPr>
                          <w:t>3</w:t>
                        </w:r>
                      </w:p>
                    </w:txbxContent>
                  </v:textbox>
                </v:rect>
                <v:rect id="Rectangle 239" o:spid="_x0000_s1142" style="position:absolute;left:14173;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" fillcolor="#b4c7e7" strokecolor="windowText">
                  <v:textbox>
                    <w:txbxContent>
                      <w:p w14:paraId="7034AF95" w14:textId="77777777" w:rsidR="00721BD9" w:rsidRPr="00721BD9" w:rsidRDefault="00721BD9" w:rsidP="00721BD9">
                        <w:pPr>
                          <w:jc w:val="center"/>
                          <w:rPr>
                            <w:color w:val="000000"/>
                          </w:rPr>
                        </w:pPr>
                        <w:r w:rsidRPr="00721BD9">
                          <w:rPr>
                            <w:color w:val="000000"/>
                          </w:rPr>
                          <w:t>4</w:t>
                        </w:r>
                      </w:p>
                    </w:txbxContent>
                  </v:textbox>
                </v:rect>
                <v:rect id="Rectangle 240" o:spid="_x0000_s1143" style="position:absolute;left:16916;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" fillcolor="#b4c7e7" strokecolor="windowText">
                  <v:textbox>
                    <w:txbxContent>
                      <w:p w14:paraId="44E35A75" w14:textId="77777777" w:rsidR="00721BD9" w:rsidRPr="00721BD9" w:rsidRDefault="00721BD9" w:rsidP="00721BD9">
                        <w:pPr>
                          <w:jc w:val="center"/>
                          <w:rPr>
                            <w:color w:val="000000"/>
                          </w:rPr>
                        </w:pPr>
                        <w:r w:rsidRPr="00721BD9">
                          <w:rPr>
                            <w:color w:val="000000"/>
                          </w:rPr>
                          <w:t>5</w:t>
                        </w:r>
                      </w:p>
                    </w:txbxContent>
                  </v:textbox>
                </v:rect>
                <v:rect id="Rectangle 241" o:spid="_x0000_s1144" style="position:absolute;left:19659;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" fillcolor="#b4c7e7" strokecolor="windowText">
                  <v:textbox>
                    <w:txbxContent>
                      <w:p w14:paraId="0C24F6D8" w14:textId="77777777" w:rsidR="00721BD9" w:rsidRPr="00721BD9" w:rsidRDefault="00721BD9" w:rsidP="00721BD9">
                        <w:pPr>
                          <w:jc w:val="center"/>
                          <w:rPr>
                            <w:color w:val="000000"/>
                          </w:rPr>
                        </w:pPr>
                        <w:r w:rsidRPr="00721BD9">
                          <w:rPr>
                            <w:color w:val="000000"/>
                          </w:rPr>
                          <w:t>6</w:t>
                        </w:r>
                      </w:p>
                    </w:txbxContent>
                  </v:textbox>
                </v:rect>
                <v:rect id="Rectangle 242" o:spid="_x0000_s1145" style="position:absolute;left:22402;top:4661;width:2744;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" fillcolor="#b4c7e7" strokecolor="windowText">
                  <v:textbox>
                    <w:txbxContent>
                      <w:p w14:paraId="094EB65B" w14:textId="77777777" w:rsidR="00721BD9" w:rsidRPr="00721BD9" w:rsidRDefault="00721BD9" w:rsidP="00721BD9">
                        <w:pPr>
                          <w:jc w:val="center"/>
                          <w:rPr>
                            <w:color w:val="000000"/>
                          </w:rPr>
                        </w:pPr>
                        <w:r w:rsidRPr="00721BD9">
                          <w:rPr>
                            <w:color w:val="000000"/>
                          </w:rPr>
                          <w:t>7</w:t>
                        </w:r>
                      </w:p>
                    </w:txbxContent>
                  </v:textbox>
                </v:rect>
                <v:rect id="Rectangle 243" o:spid="_x0000_s1146" style="position:absolute;left:25146;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" fillcolor="#b4c7e7" strokecolor="windowText">
                  <v:textbox>
                    <w:txbxContent>
                      <w:p w14:paraId="10B8B36C" w14:textId="77777777" w:rsidR="00721BD9" w:rsidRPr="00721BD9" w:rsidRDefault="00721BD9" w:rsidP="00721BD9">
                        <w:pPr>
                          <w:jc w:val="center"/>
                          <w:rPr>
                            <w:color w:val="000000"/>
                          </w:rPr>
                        </w:pPr>
                        <w:r w:rsidRPr="00721BD9">
                          <w:rPr>
                            <w:color w:val="000000"/>
                          </w:rPr>
                          <w:t>8</w:t>
                        </w:r>
                      </w:p>
                    </w:txbxContent>
                  </v:textbox>
                </v:rect>
                <v:rect id="Rectangle 244" o:spid="_x0000_s1147" style="position:absolute;left:27889;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" fillcolor="#b4c7e7" strokecolor="windowText">
                  <v:textbox>
                    <w:txbxContent>
                      <w:p w14:paraId="48C6A812" w14:textId="77777777" w:rsidR="00721BD9" w:rsidRPr="00721BD9" w:rsidRDefault="00721BD9" w:rsidP="00721BD9">
                        <w:pPr>
                          <w:jc w:val="center"/>
                          <w:rPr>
                            <w:color w:val="000000"/>
                          </w:rPr>
                        </w:pPr>
                        <w:r w:rsidRPr="00721BD9">
                          <w:rPr>
                            <w:color w:val="000000"/>
                          </w:rPr>
                          <w:t>9</w:t>
                        </w:r>
                      </w:p>
                    </w:txbxContent>
                  </v:textbox>
                </v:rect>
                <v:shape id="Right Brace 245" o:spid="_x0000_s1148" type="#_x0000_t88" style="position:absolute;left:16230;top:-10280;width:1372;height:2743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" adj="90" strokecolor="windowText" strokeweight=".5pt">
                  <v:stroke joinstyle="miter"/>
                </v:shape>
                <v:shape id="Text Box 246" o:spid="_x0000_s1149" type="#_x0000_t202" style="position:absolute;left:14173;top:464;width:9601;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" fillcolor="window" stroked="f" strokeweight=".5pt">
                  <v:textbox inset="0,0,0,0">
                    <w:txbxContent>
                      <w:p w14:paraId="620E6B84" w14:textId="77777777" w:rsidR="00721BD9" w:rsidRDefault="00721BD9" w:rsidP="00721BD9">
                        <w:pPr>
                          <w:spacing w:after="0"/>
                        </w:pPr>
                        <w:r>
                          <w:t>10 ms</w:t>
                        </w:r>
                      </w:p>
                    </w:txbxContent>
                  </v:textbox>
                </v:shape>
                <v:rect id="Rectangle 247" o:spid="_x0000_s1150" style="position:absolute;left:3200;top:12809;width:914;height:5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" fillcolor="window" strokecolor="windowText"/>
                <v:rect id="Rectangle 248" o:spid="_x0000_s1151" style="position:absolute;left:4114;top:12809;width:915;height:5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" fillcolor="window" strokecolor="windowText"/>
                <v:rect id="Rectangle 249" o:spid="_x0000_s1152" style="position:absolute;left:3200;top:17838;width:91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" fillcolor="#ed7d31" strokecolor="windowText"/>
                <v:rect id="Rectangle 250" o:spid="_x0000_s1153" style="position:absolute;left:4122;top:17838;width:91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" fillcolor="#ed7d31" strokecolor="windowText"/>
                <v:rect id="Rectangle 251" o:spid="_x0000_s1154" style="position:absolute;left:5036;top:19187;width:915;height:9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" fillcolor="red" strokecolor="windowText"/>
                <v:rect id="Rectangle 252" o:spid="_x0000_s1155" style="position:absolute;left:6032;top:19148;width:936;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" fillcolor="#c5e0b4" strokecolor="windowText"/>
                <v:rect id="Rectangle 253" o:spid="_x0000_s1156" style="position:absolute;left:6968;top:19147;width:915;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" fillcolor="#c5e0b4" strokecolor="windowText"/>
                <v:rect id="Rectangle 254" o:spid="_x0000_s1157" style="position:absolute;left:7890;top:19147;width:915;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" fillcolor="#c5e0b4" strokecolor="windowText"/>
                <v:rect id="Rectangle 255" o:spid="_x0000_s1158" style="position:absolute;left:8812;top:19147;width:915;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" fillcolor="#c5e0b4" strokecolor="windowText"/>
                <v:rect id="Rectangle 256" o:spid="_x0000_s1159" style="position:absolute;left:9734;top:19147;width:915;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" fillcolor="#c5e0b4" strokecolor="windowText"/>
                <v:rect id="Rectangle 257" o:spid="_x0000_s1160" style="position:absolute;left:10656;top:19147;width:914;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" fillcolor="#c5e0b4" strokecolor="windowText"/>
                <v:rect id="Rectangle 258" o:spid="_x0000_s1161" style="position:absolute;left:11578;top:19147;width:914;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" fillcolor="#c5e0b4" strokecolor="windowText"/>
                <v:rect id="Rectangle 259" o:spid="_x0000_s1162" style="position:absolute;left:12500;top:19147;width:914;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" fillcolor="#c5e0b4" strokecolor="windowText"/>
                <v:rect id="Rectangle 260" o:spid="_x0000_s1163" style="position:absolute;left:13333;top:19143;width:1011;height:9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" fillcolor="red" strokecolor="windowText"/>
                <v:rect id="Rectangle 261" o:spid="_x0000_s1164" style="position:absolute;left:14344;top:19146;width:914;height:1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" fillcolor="#c5e0b4" strokecolor="windowText"/>
                <v:rect id="Rectangle 262" o:spid="_x0000_s1165" style="position:absolute;left:15266;top:19146;width:914;height:1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" fillcolor="#c5e0b4" strokecolor="windowText"/>
                <v:shape id="Straight Arrow Connector 263" o:spid="_x0000_s1166" type="#_x0000_t32" style="position:absolute;left:4122;top:8237;width:4602;height:32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" strokecolor="#4472c4" strokeweight=".5pt">
                  <v:stroke endarrow="block" joinstyle="miter"/>
                </v:shape>
                <v:rect id="Rectangle 265" o:spid="_x0000_s1167" style="position:absolute;left:18184;top:17403;width:914;height:9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" fillcolor="red" strokecolor="windowText"/>
                <v:rect id="Rectangle 266" o:spid="_x0000_s1168" style="position:absolute;left:19179;top:17363;width:937;height:1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" fillcolor="#c5e0b4" strokecolor="windowText"/>
                <v:rect id="Rectangle 267" o:spid="_x0000_s1169" style="position:absolute;left:20116;top:17362;width:915;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" fillcolor="#c5e0b4" strokecolor="windowText"/>
                <v:rect id="Rectangle 268" o:spid="_x0000_s1170" style="position:absolute;left:21038;top:17362;width:915;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" fillcolor="#c5e0b4" strokecolor="windowText"/>
                <v:rect id="Rectangle 269" o:spid="_x0000_s1171" style="position:absolute;left:21960;top:17362;width:915;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" fillcolor="#c5e0b4" strokecolor="windowText"/>
                <v:rect id="Rectangle 270" o:spid="_x0000_s1172" style="position:absolute;left:22882;top:17362;width:914;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" fillcolor="#c5e0b4" strokecolor="windowText"/>
                <v:rect id="Rectangle 271" o:spid="_x0000_s1173" style="position:absolute;left:23804;top:17362;width:914;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" fillcolor="#c5e0b4" strokecolor="windowText"/>
                <v:rect id="Rectangle 272" o:spid="_x0000_s1174" style="position:absolute;left:24726;top:17362;width:914;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" fillcolor="#c5e0b4" strokecolor="windowText"/>
                <v:rect id="Rectangle 273" o:spid="_x0000_s1175" style="position:absolute;left:25648;top:17362;width:914;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" fillcolor="#c5e0b4" strokecolor="windowText"/>
                <v:rect id="Rectangle 274" o:spid="_x0000_s1176" style="position:absolute;left:26481;top:17358;width:1010;height:9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" fillcolor="red" strokecolor="windowText"/>
                <v:rect id="Rectangle 275" o:spid="_x0000_s1177" style="position:absolute;left:27492;top:17362;width:914;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" fillcolor="#c5e0b4" strokecolor="windowText"/>
                <v:rect id="Rectangle 276" o:spid="_x0000_s1178" style="position:absolute;left:28413;top:17362;width:915;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" fillcolor="#c5e0b4" strokecolor="windowText"/>
                <v:rect id="Rectangle 277" o:spid="_x0000_s1179" style="position:absolute;left:31332;top:15618;width:914;height:9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" fillcolor="red" strokecolor="windowText"/>
                <v:rect id="Rectangle 278" o:spid="_x0000_s1180" style="position:absolute;left:32327;top:15578;width:937;height:1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" fillcolor="#c5e0b4" strokecolor="windowText"/>
                <v:rect id="Rectangle 279" o:spid="_x0000_s1181" style="position:absolute;left:33264;top:15578;width:915;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" fillcolor="#c5e0b4" strokecolor="windowText"/>
                <v:rect id="Rectangle 280" o:spid="_x0000_s1182" style="position:absolute;left:34186;top:15578;width:914;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" fillcolor="#c5e0b4" strokecolor="windowText"/>
                <v:rect id="Rectangle 281" o:spid="_x0000_s1183" style="position:absolute;left:35108;top:15578;width:914;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" fillcolor="#c5e0b4" strokecolor="windowText"/>
                <v:rect id="Rectangle 282" o:spid="_x0000_s1184" style="position:absolute;left:36030;top:15578;width:914;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" fillcolor="#c5e0b4" strokecolor="windowText"/>
                <v:rect id="Rectangle 283" o:spid="_x0000_s1185" style="position:absolute;left:36952;top:15578;width:914;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" fillcolor="#c5e0b4" strokecolor="windowText"/>
                <v:rect id="Rectangle 284" o:spid="_x0000_s1186" style="position:absolute;left:37874;top:15578;width:914;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" fillcolor="#c5e0b4" strokecolor="windowText"/>
                <v:rect id="Rectangle 285" o:spid="_x0000_s1187" style="position:absolute;left:38796;top:15578;width:914;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" fillcolor="#c5e0b4" strokecolor="windowText"/>
                <v:rect id="Rectangle 286" o:spid="_x0000_s1188" style="position:absolute;left:39629;top:15573;width:1010;height: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" fillcolor="red" strokecolor="windowText"/>
                <v:rect id="Rectangle 287" o:spid="_x0000_s1189" style="position:absolute;left:40639;top:15577;width:915;height:1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" fillcolor="#c5e0b4" strokecolor="windowText"/>
                <v:rect id="Rectangle 288" o:spid="_x0000_s1190" style="position:absolute;left:41561;top:15577;width:915;height:1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" fillcolor="#c5e0b4" strokecolor="windowText"/>
                <v:rect id="Rectangle 289" o:spid="_x0000_s1191" style="position:absolute;left:44480;top:13833;width:914;height:9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" fillcolor="red" strokecolor="windowText"/>
                <v:rect id="Rectangle 290" o:spid="_x0000_s1192" style="position:absolute;left:45475;top:13794;width:937;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" fillcolor="#c5e0b4" strokecolor="windowText"/>
                <v:rect id="Rectangle 291" o:spid="_x0000_s1193" style="position:absolute;left:46412;top:13793;width:914;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" fillcolor="#c5e0b4" strokecolor="windowText"/>
                <v:rect id="Rectangle 292" o:spid="_x0000_s1194" style="position:absolute;left:47334;top:13793;width:914;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" fillcolor="#c5e0b4" strokecolor="windowText"/>
                <v:rect id="Rectangle 293" o:spid="_x0000_s1195" style="position:absolute;left:48256;top:13793;width:914;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" fillcolor="#c5e0b4" strokecolor="windowText"/>
                <v:rect id="Rectangle 294" o:spid="_x0000_s1196" style="position:absolute;left:49178;top:13793;width:914;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" fillcolor="#c5e0b4" strokecolor="windowText"/>
                <v:rect id="Rectangle 295" o:spid="_x0000_s1197" style="position:absolute;left:50100;top:13793;width:914;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" fillcolor="#c5e0b4" strokecolor="windowText"/>
                <v:rect id="Rectangle 296" o:spid="_x0000_s1198" style="position:absolute;left:51021;top:13793;width:915;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" fillcolor="#c5e0b4" strokecolor="windowText"/>
                <v:rect id="Rectangle 297" o:spid="_x0000_s1199" style="position:absolute;left:51943;top:13793;width:915;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" fillcolor="#c5e0b4" strokecolor="windowText"/>
                <v:rect id="Rectangle 298" o:spid="_x0000_s1200" style="position:absolute;left:52777;top:13789;width:1010;height:9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" fillcolor="red" strokecolor="windowText"/>
                <v:rect id="Rectangle 299" o:spid="_x0000_s1201" style="position:absolute;left:53787;top:13793;width:915;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" fillcolor="#c5e0b4" strokecolor="windowText"/>
                <v:rect id="Rectangle 300" o:spid="_x0000_s1202" style="position:absolute;left:54709;top:13793;width:914;height:1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" fillcolor="#c5e0b4" strokecolor="windowText"/>
                <w10:anchorlock/>
              </v:group>
            </w:pict>
          </mc:Fallback>
        </mc:AlternateContent>
      </w:r>
    </w:p>
    <w:p w14:paraId="2FD24510" w14:textId="77777777" w:rsidR="00721BD9" w:rsidRDefault="00721BD9" w:rsidP="00721BD9">
      <w:pPr>
        <w:jc w:val="both"/>
        <w:rPr>
          <w:rFonts w:eastAsia="SimSun"/>
          <w:lang w:eastAsia="zh-CN"/>
        </w:rPr>
      </w:pPr>
      <w:r>
        <w:t xml:space="preserve">Option </w:t>
      </w:r>
      <w:r>
        <w:rPr>
          <w:rFonts w:eastAsia="SimSun" w:hint="eastAsia"/>
          <w:lang w:eastAsia="zh-CN"/>
        </w:rPr>
        <w:t>5:</w:t>
      </w:r>
      <w:r>
        <w:t xml:space="preserve"> </w:t>
      </w:r>
      <w:r>
        <w:rPr>
          <w:rFonts w:eastAsia="SimSun" w:hint="eastAsia"/>
          <w:lang w:eastAsia="zh-CN"/>
        </w:rPr>
        <w:t>other options are not precluded for single PRB sync issue.</w:t>
      </w:r>
    </w:p>
    <w:p w14:paraId="30B03A19" w14:textId="77777777" w:rsidR="00DB0528" w:rsidRDefault="00721BD9" w:rsidP="00CA20E7">
      <w:pPr>
        <w:tabs>
          <w:tab w:val="left" w:pos="7935"/>
        </w:tabs>
        <w:rPr>
          <w:rFonts w:eastAsia="Batang"/>
          <w:lang w:eastAsia="ko-KR"/>
        </w:rPr>
      </w:pPr>
      <w:r>
        <w:rPr>
          <w:rFonts w:eastAsia="Batang"/>
          <w:lang w:eastAsia="ko-KR"/>
        </w:rPr>
        <w:t>Test models 2 in NR, precisely NR-FR1-TM2 for FR1, and NR-FR2-TM2</w:t>
      </w:r>
      <w:r w:rsidR="00DB0528">
        <w:rPr>
          <w:rFonts w:eastAsia="Batang"/>
          <w:lang w:eastAsia="ko-KR"/>
        </w:rPr>
        <w:t>, are single PRB test models used for tests on: total power dynamic range, EVM of single 64QAM PRB allocation and frequency error with following design:</w:t>
      </w:r>
    </w:p>
    <w:p w14:paraId="73B1AF44" w14:textId="77777777" w:rsidR="00E01BAB" w:rsidRDefault="00DB0528" w:rsidP="00CA20E7">
      <w:pPr>
        <w:tabs>
          <w:tab w:val="left" w:pos="7935"/>
        </w:tabs>
        <w:rPr>
          <w:rFonts w:eastAsia="Batang"/>
          <w:lang w:eastAsia="ko-KR"/>
        </w:rPr>
      </w:pPr>
      <w:r w:rsidRPr="00DB0528">
        <w:rPr>
          <w:noProof/>
        </w:rPr>
        <w:t xml:space="preserve"> </w:t>
      </w:r>
      <w:r w:rsidR="00B100EE">
        <w:rPr>
          <w:noProof/>
        </w:rPr>
        <mc:AlternateContent>
          <mc:Choice Requires="wpc">
            <w:drawing>
              <wp:inline distT="0" distB="0" distL="0" distR="0" wp14:anchorId="074331FA" wp14:editId="37E0EE75">
                <wp:extent cx="5486400" cy="2231390"/>
                <wp:effectExtent l="0" t="0" r="0" b="0"/>
                <wp:docPr id="356" name="Canvas 123"/>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 name="Rectangle 1"/>
                        <wps:cNvSpPr/>
                        <wps:spPr>
                          <a:xfrm>
                            <a:off x="32004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49364FA3" w14:textId="77777777" w:rsidR="00DB0528" w:rsidRPr="00DB0528" w:rsidRDefault="00DB0528" w:rsidP="00DB0528">
                              <w:pPr>
                                <w:jc w:val="center"/>
                                <w:rPr>
                                  <w:color w:val="000000"/>
                                </w:rPr>
                              </w:pPr>
                              <w:r w:rsidRPr="00DB0528">
                                <w:rPr>
                                  <w:color w:val="000000"/>
                                </w:rPr>
                                <w:t>0</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 name="Rectangle 2"/>
                        <wps:cNvSpPr/>
                        <wps:spPr>
                          <a:xfrm>
                            <a:off x="59436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04E13F59" w14:textId="77777777" w:rsidR="00DB0528" w:rsidRPr="00DB0528" w:rsidRDefault="00DB0528" w:rsidP="00DB0528">
                              <w:pPr>
                                <w:jc w:val="center"/>
                                <w:rPr>
                                  <w:color w:val="000000"/>
                                </w:rPr>
                              </w:pPr>
                              <w:r w:rsidRPr="00DB0528">
                                <w:rPr>
                                  <w:color w:val="000000"/>
                                </w:rPr>
                                <w:t>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 name="Rectangle 3"/>
                        <wps:cNvSpPr/>
                        <wps:spPr>
                          <a:xfrm>
                            <a:off x="86868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731DC9D1" w14:textId="77777777" w:rsidR="00DB0528" w:rsidRPr="00DB0528" w:rsidRDefault="00DB0528" w:rsidP="00DB0528">
                              <w:pPr>
                                <w:jc w:val="center"/>
                                <w:rPr>
                                  <w:color w:val="000000"/>
                                </w:rPr>
                              </w:pPr>
                              <w:r w:rsidRPr="00DB0528">
                                <w:rPr>
                                  <w:color w:val="000000"/>
                                </w:rPr>
                                <w:t>2</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Rectangle 4"/>
                        <wps:cNvSpPr/>
                        <wps:spPr>
                          <a:xfrm>
                            <a:off x="114300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621181E9" w14:textId="77777777" w:rsidR="00DB0528" w:rsidRPr="00DB0528" w:rsidRDefault="00DB0528" w:rsidP="00DB0528">
                              <w:pPr>
                                <w:jc w:val="center"/>
                                <w:rPr>
                                  <w:color w:val="000000"/>
                                </w:rPr>
                              </w:pPr>
                              <w:r w:rsidRPr="00DB0528">
                                <w:rPr>
                                  <w:color w:val="000000"/>
                                </w:rPr>
                                <w:t>3</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 name="Rectangle 5"/>
                        <wps:cNvSpPr/>
                        <wps:spPr>
                          <a:xfrm>
                            <a:off x="141732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3FC8E9FC" w14:textId="77777777" w:rsidR="00DB0528" w:rsidRPr="00DB0528" w:rsidRDefault="00DB0528" w:rsidP="00DB0528">
                              <w:pPr>
                                <w:jc w:val="center"/>
                                <w:rPr>
                                  <w:color w:val="000000"/>
                                </w:rPr>
                              </w:pPr>
                              <w:r w:rsidRPr="00DB0528">
                                <w:rPr>
                                  <w:color w:val="000000"/>
                                </w:rPr>
                                <w:t>4</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Rectangle 6"/>
                        <wps:cNvSpPr/>
                        <wps:spPr>
                          <a:xfrm>
                            <a:off x="169164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3D549B5F" w14:textId="77777777" w:rsidR="00DB0528" w:rsidRPr="00DB0528" w:rsidRDefault="00DB0528" w:rsidP="00DB0528">
                              <w:pPr>
                                <w:jc w:val="center"/>
                                <w:rPr>
                                  <w:color w:val="000000"/>
                                </w:rPr>
                              </w:pPr>
                              <w:r w:rsidRPr="00DB0528">
                                <w:rPr>
                                  <w:color w:val="000000"/>
                                </w:rPr>
                                <w:t>5</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 name="Rectangle 7"/>
                        <wps:cNvSpPr/>
                        <wps:spPr>
                          <a:xfrm>
                            <a:off x="196596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3E2B872F" w14:textId="77777777" w:rsidR="00DB0528" w:rsidRPr="00DB0528" w:rsidRDefault="00DB0528" w:rsidP="00DB0528">
                              <w:pPr>
                                <w:jc w:val="center"/>
                                <w:rPr>
                                  <w:color w:val="000000"/>
                                </w:rPr>
                              </w:pPr>
                              <w:r w:rsidRPr="00DB0528">
                                <w:rPr>
                                  <w:color w:val="000000"/>
                                </w:rPr>
                                <w:t>6</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 name="Rectangle 8"/>
                        <wps:cNvSpPr/>
                        <wps:spPr>
                          <a:xfrm>
                            <a:off x="224028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1089FC26" w14:textId="77777777" w:rsidR="00DB0528" w:rsidRPr="00DB0528" w:rsidRDefault="00DB0528" w:rsidP="00DB0528">
                              <w:pPr>
                                <w:jc w:val="center"/>
                                <w:rPr>
                                  <w:color w:val="000000"/>
                                </w:rPr>
                              </w:pPr>
                              <w:r w:rsidRPr="00DB0528">
                                <w:rPr>
                                  <w:color w:val="000000"/>
                                </w:rPr>
                                <w:t>7</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 name="Rectangle 9"/>
                        <wps:cNvSpPr/>
                        <wps:spPr>
                          <a:xfrm>
                            <a:off x="251460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0D381109" w14:textId="77777777" w:rsidR="00DB0528" w:rsidRPr="00DB0528" w:rsidRDefault="00DB0528" w:rsidP="00DB0528">
                              <w:pPr>
                                <w:jc w:val="center"/>
                                <w:rPr>
                                  <w:color w:val="000000"/>
                                </w:rPr>
                              </w:pPr>
                              <w:r w:rsidRPr="00DB0528">
                                <w:rPr>
                                  <w:color w:val="000000"/>
                                </w:rPr>
                                <w:t>8</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 name="Rectangle 10"/>
                        <wps:cNvSpPr/>
                        <wps:spPr>
                          <a:xfrm>
                            <a:off x="278892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7AE5D750" w14:textId="77777777" w:rsidR="00DB0528" w:rsidRPr="00DB0528" w:rsidRDefault="00DB0528" w:rsidP="00DB0528">
                              <w:pPr>
                                <w:jc w:val="center"/>
                                <w:rPr>
                                  <w:color w:val="000000"/>
                                </w:rPr>
                              </w:pPr>
                              <w:r w:rsidRPr="00DB0528">
                                <w:rPr>
                                  <w:color w:val="000000"/>
                                </w:rPr>
                                <w:t>9</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 name="Right Brace 11"/>
                        <wps:cNvSpPr/>
                        <wps:spPr>
                          <a:xfrm rot="16200000">
                            <a:off x="1623060" y="-1027951"/>
                            <a:ext cx="137161" cy="2743202"/>
                          </a:xfrm>
                          <a:prstGeom prst="righ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2" name="Text Box 12"/>
                        <wps:cNvSpPr txBox="1"/>
                        <wps:spPr>
                          <a:xfrm>
                            <a:off x="1417320" y="46470"/>
                            <a:ext cx="960120" cy="182880"/>
                          </a:xfrm>
                          <a:prstGeom prst="rect">
                            <a:avLst/>
                          </a:prstGeom>
                          <a:solidFill>
                            <a:sysClr val="window" lastClr="FFFFFF"/>
                          </a:solidFill>
                          <a:ln w="6350">
                            <a:noFill/>
                          </a:ln>
                          <a:effectLst/>
                        </wps:spPr>
                        <wps:txbx>
                          <w:txbxContent>
                            <w:p w14:paraId="3E6E4B85" w14:textId="77777777" w:rsidR="00DB0528" w:rsidRDefault="00DB0528" w:rsidP="00DB0528">
                              <w:pPr>
                                <w:spacing w:after="0"/>
                              </w:pPr>
                              <w:r>
                                <w:t xml:space="preserve">10 </w:t>
                              </w:r>
                              <w:proofErr w:type="spellStart"/>
                              <w:r>
                                <w:t>ms</w:t>
                              </w:r>
                              <w:proofErr w:type="spellEnd"/>
                            </w:p>
                          </w:txbxContent>
                        </wps:txbx>
                        <wps:bodyPr rot="0" spcFirstLastPara="0" vertOverflow="overflow" horzOverflow="overflow" vert="horz" wrap="square" lIns="0" tIns="0" rIns="0" bIns="0" numCol="1" spcCol="0" rtlCol="0" fromWordArt="0" anchor="t" anchorCtr="0" forceAA="0" compatLnSpc="1">
                          <a:noAutofit/>
                        </wps:bodyPr>
                      </wps:wsp>
                      <wps:wsp>
                        <wps:cNvPr id="30" name="Rectangle 30"/>
                        <wps:cNvSpPr/>
                        <wps:spPr>
                          <a:xfrm>
                            <a:off x="3342290" y="1317109"/>
                            <a:ext cx="1296655" cy="731520"/>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1" name="Rectangle 31"/>
                        <wps:cNvSpPr/>
                        <wps:spPr>
                          <a:xfrm>
                            <a:off x="3342292" y="1820029"/>
                            <a:ext cx="91440" cy="228600"/>
                          </a:xfrm>
                          <a:prstGeom prst="rect">
                            <a:avLst/>
                          </a:prstGeom>
                          <a:solidFill>
                            <a:srgbClr val="ED7D31"/>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2" name="Rectangle 32"/>
                        <wps:cNvSpPr/>
                        <wps:spPr>
                          <a:xfrm>
                            <a:off x="3434482" y="1820029"/>
                            <a:ext cx="91440" cy="228600"/>
                          </a:xfrm>
                          <a:prstGeom prst="rect">
                            <a:avLst/>
                          </a:prstGeom>
                          <a:solidFill>
                            <a:srgbClr val="ED7D31"/>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3" name="Rectangle 33"/>
                        <wps:cNvSpPr/>
                        <wps:spPr>
                          <a:xfrm>
                            <a:off x="4547505" y="131635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4" name="Rectangle 34"/>
                        <wps:cNvSpPr/>
                        <wps:spPr>
                          <a:xfrm>
                            <a:off x="4456065" y="131635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5" name="Rectangle 35"/>
                        <wps:cNvSpPr/>
                        <wps:spPr>
                          <a:xfrm>
                            <a:off x="4364625" y="1316359"/>
                            <a:ext cx="91440" cy="137160"/>
                          </a:xfrm>
                          <a:prstGeom prst="rect">
                            <a:avLst/>
                          </a:prstGeom>
                          <a:solidFill>
                            <a:srgbClr val="FF0000"/>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6" name="Rectangle 36"/>
                        <wps:cNvSpPr/>
                        <wps:spPr>
                          <a:xfrm>
                            <a:off x="4273185" y="131635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7" name="Rectangle 37"/>
                        <wps:cNvSpPr/>
                        <wps:spPr>
                          <a:xfrm>
                            <a:off x="4181745" y="131635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8" name="Rectangle 38"/>
                        <wps:cNvSpPr/>
                        <wps:spPr>
                          <a:xfrm>
                            <a:off x="4090305" y="131635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9" name="Rectangle 39"/>
                        <wps:cNvSpPr/>
                        <wps:spPr>
                          <a:xfrm>
                            <a:off x="3998865" y="131635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0" name="Rectangle 40"/>
                        <wps:cNvSpPr/>
                        <wps:spPr>
                          <a:xfrm>
                            <a:off x="3907425" y="131635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1" name="Rectangle 41"/>
                        <wps:cNvSpPr/>
                        <wps:spPr>
                          <a:xfrm>
                            <a:off x="3815985" y="131635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2" name="Rectangle 42"/>
                        <wps:cNvSpPr/>
                        <wps:spPr>
                          <a:xfrm>
                            <a:off x="3724545" y="131635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3" name="Rectangle 43"/>
                        <wps:cNvSpPr/>
                        <wps:spPr>
                          <a:xfrm>
                            <a:off x="3633105" y="131635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4" name="Rectangle 44"/>
                        <wps:cNvSpPr/>
                        <wps:spPr>
                          <a:xfrm>
                            <a:off x="3541665" y="1316359"/>
                            <a:ext cx="91440" cy="137160"/>
                          </a:xfrm>
                          <a:prstGeom prst="rect">
                            <a:avLst/>
                          </a:prstGeom>
                          <a:solidFill>
                            <a:srgbClr val="FF0000"/>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5" name="Rectangle 45"/>
                        <wps:cNvSpPr/>
                        <wps:spPr>
                          <a:xfrm>
                            <a:off x="1862755" y="1340595"/>
                            <a:ext cx="1296655" cy="731520"/>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6" name="Rectangle 46"/>
                        <wps:cNvSpPr/>
                        <wps:spPr>
                          <a:xfrm>
                            <a:off x="1862757" y="1843515"/>
                            <a:ext cx="91440" cy="228600"/>
                          </a:xfrm>
                          <a:prstGeom prst="rect">
                            <a:avLst/>
                          </a:prstGeom>
                          <a:solidFill>
                            <a:srgbClr val="ED7D31"/>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7" name="Rectangle 47"/>
                        <wps:cNvSpPr/>
                        <wps:spPr>
                          <a:xfrm>
                            <a:off x="1954947" y="1843515"/>
                            <a:ext cx="91440" cy="228600"/>
                          </a:xfrm>
                          <a:prstGeom prst="rect">
                            <a:avLst/>
                          </a:prstGeom>
                          <a:solidFill>
                            <a:srgbClr val="ED7D31"/>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8" name="Rectangle 48"/>
                        <wps:cNvSpPr/>
                        <wps:spPr>
                          <a:xfrm>
                            <a:off x="3067970" y="163190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9" name="Rectangle 49"/>
                        <wps:cNvSpPr/>
                        <wps:spPr>
                          <a:xfrm>
                            <a:off x="2976530" y="163190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0" name="Rectangle 50"/>
                        <wps:cNvSpPr/>
                        <wps:spPr>
                          <a:xfrm>
                            <a:off x="2885090" y="1631901"/>
                            <a:ext cx="91440" cy="137160"/>
                          </a:xfrm>
                          <a:prstGeom prst="rect">
                            <a:avLst/>
                          </a:prstGeom>
                          <a:solidFill>
                            <a:srgbClr val="FF0000"/>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1" name="Rectangle 51"/>
                        <wps:cNvSpPr/>
                        <wps:spPr>
                          <a:xfrm>
                            <a:off x="2793650" y="163190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2" name="Rectangle 52"/>
                        <wps:cNvSpPr/>
                        <wps:spPr>
                          <a:xfrm>
                            <a:off x="2702210" y="163190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3" name="Rectangle 53"/>
                        <wps:cNvSpPr/>
                        <wps:spPr>
                          <a:xfrm>
                            <a:off x="2610770" y="163190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4" name="Rectangle 54"/>
                        <wps:cNvSpPr/>
                        <wps:spPr>
                          <a:xfrm>
                            <a:off x="2519330" y="163190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5" name="Rectangle 55"/>
                        <wps:cNvSpPr/>
                        <wps:spPr>
                          <a:xfrm>
                            <a:off x="2427890" y="163190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6" name="Rectangle 56"/>
                        <wps:cNvSpPr/>
                        <wps:spPr>
                          <a:xfrm>
                            <a:off x="2336450" y="163190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7" name="Rectangle 57"/>
                        <wps:cNvSpPr/>
                        <wps:spPr>
                          <a:xfrm>
                            <a:off x="2245010" y="163190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8" name="Rectangle 58"/>
                        <wps:cNvSpPr/>
                        <wps:spPr>
                          <a:xfrm>
                            <a:off x="2153570" y="163190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9" name="Rectangle 59"/>
                        <wps:cNvSpPr/>
                        <wps:spPr>
                          <a:xfrm>
                            <a:off x="2062130" y="1631901"/>
                            <a:ext cx="91440" cy="137160"/>
                          </a:xfrm>
                          <a:prstGeom prst="rect">
                            <a:avLst/>
                          </a:prstGeom>
                          <a:solidFill>
                            <a:srgbClr val="FF0000"/>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60" name="Rectangle 60"/>
                        <wps:cNvSpPr/>
                        <wps:spPr>
                          <a:xfrm>
                            <a:off x="336263" y="1340600"/>
                            <a:ext cx="1296655" cy="731520"/>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61" name="Rectangle 61"/>
                        <wps:cNvSpPr/>
                        <wps:spPr>
                          <a:xfrm>
                            <a:off x="336265" y="1843520"/>
                            <a:ext cx="91440" cy="228600"/>
                          </a:xfrm>
                          <a:prstGeom prst="rect">
                            <a:avLst/>
                          </a:prstGeom>
                          <a:solidFill>
                            <a:srgbClr val="ED7D31"/>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62" name="Rectangle 62"/>
                        <wps:cNvSpPr/>
                        <wps:spPr>
                          <a:xfrm>
                            <a:off x="428455" y="1843520"/>
                            <a:ext cx="91440" cy="228600"/>
                          </a:xfrm>
                          <a:prstGeom prst="rect">
                            <a:avLst/>
                          </a:prstGeom>
                          <a:solidFill>
                            <a:srgbClr val="ED7D31"/>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63" name="Rectangle 63"/>
                        <wps:cNvSpPr/>
                        <wps:spPr>
                          <a:xfrm>
                            <a:off x="1541478" y="192894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64" name="Rectangle 64"/>
                        <wps:cNvSpPr/>
                        <wps:spPr>
                          <a:xfrm>
                            <a:off x="1450038" y="192894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65" name="Rectangle 65"/>
                        <wps:cNvSpPr/>
                        <wps:spPr>
                          <a:xfrm>
                            <a:off x="1358598" y="1928949"/>
                            <a:ext cx="91440" cy="137160"/>
                          </a:xfrm>
                          <a:prstGeom prst="rect">
                            <a:avLst/>
                          </a:prstGeom>
                          <a:solidFill>
                            <a:srgbClr val="FF0000"/>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66" name="Rectangle 66"/>
                        <wps:cNvSpPr/>
                        <wps:spPr>
                          <a:xfrm>
                            <a:off x="1267158" y="192894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67" name="Rectangle 67"/>
                        <wps:cNvSpPr/>
                        <wps:spPr>
                          <a:xfrm>
                            <a:off x="1175718" y="192894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70" name="Rectangle 70"/>
                        <wps:cNvSpPr/>
                        <wps:spPr>
                          <a:xfrm>
                            <a:off x="1084278" y="192894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86" name="Rectangle 86"/>
                        <wps:cNvSpPr/>
                        <wps:spPr>
                          <a:xfrm>
                            <a:off x="992838" y="192894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87" name="Rectangle 87"/>
                        <wps:cNvSpPr/>
                        <wps:spPr>
                          <a:xfrm>
                            <a:off x="901398" y="192894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88" name="Rectangle 88"/>
                        <wps:cNvSpPr/>
                        <wps:spPr>
                          <a:xfrm>
                            <a:off x="809958" y="192894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89" name="Rectangle 89"/>
                        <wps:cNvSpPr/>
                        <wps:spPr>
                          <a:xfrm>
                            <a:off x="718518" y="192894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03" name="Rectangle 103"/>
                        <wps:cNvSpPr/>
                        <wps:spPr>
                          <a:xfrm>
                            <a:off x="627078" y="192894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19" name="Rectangle 119"/>
                        <wps:cNvSpPr/>
                        <wps:spPr>
                          <a:xfrm>
                            <a:off x="535638" y="1928949"/>
                            <a:ext cx="91440" cy="137160"/>
                          </a:xfrm>
                          <a:prstGeom prst="rect">
                            <a:avLst/>
                          </a:prstGeom>
                          <a:solidFill>
                            <a:srgbClr val="FF0000"/>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20" name="Straight Arrow Connector 120"/>
                        <wps:cNvCnPr>
                          <a:stCxn id="3" idx="2"/>
                        </wps:cNvCnPr>
                        <wps:spPr>
                          <a:xfrm>
                            <a:off x="1005840" y="740491"/>
                            <a:ext cx="3084465" cy="575825"/>
                          </a:xfrm>
                          <a:prstGeom prst="straightConnector1">
                            <a:avLst/>
                          </a:prstGeom>
                          <a:noFill/>
                          <a:ln w="6350" cap="flat" cmpd="sng" algn="ctr">
                            <a:solidFill>
                              <a:srgbClr val="4472C4"/>
                            </a:solidFill>
                            <a:prstDash val="solid"/>
                            <a:miter lim="800000"/>
                            <a:tailEnd type="triangle"/>
                          </a:ln>
                          <a:effectLst/>
                        </wps:spPr>
                        <wps:bodyPr/>
                      </wps:wsp>
                      <wps:wsp>
                        <wps:cNvPr id="121" name="Straight Arrow Connector 121"/>
                        <wps:cNvCnPr>
                          <a:endCxn id="45" idx="0"/>
                        </wps:cNvCnPr>
                        <wps:spPr>
                          <a:xfrm>
                            <a:off x="718518" y="740467"/>
                            <a:ext cx="1792565" cy="600084"/>
                          </a:xfrm>
                          <a:prstGeom prst="straightConnector1">
                            <a:avLst/>
                          </a:prstGeom>
                          <a:noFill/>
                          <a:ln w="6350" cap="flat" cmpd="sng" algn="ctr">
                            <a:solidFill>
                              <a:srgbClr val="4472C4"/>
                            </a:solidFill>
                            <a:prstDash val="solid"/>
                            <a:miter lim="800000"/>
                            <a:tailEnd type="triangle"/>
                          </a:ln>
                          <a:effectLst/>
                        </wps:spPr>
                        <wps:bodyPr/>
                      </wps:wsp>
                      <wps:wsp>
                        <wps:cNvPr id="122" name="Straight Arrow Connector 122"/>
                        <wps:cNvCnPr>
                          <a:endCxn id="60" idx="0"/>
                        </wps:cNvCnPr>
                        <wps:spPr>
                          <a:xfrm>
                            <a:off x="503670" y="740491"/>
                            <a:ext cx="480921" cy="600065"/>
                          </a:xfrm>
                          <a:prstGeom prst="straightConnector1">
                            <a:avLst/>
                          </a:prstGeom>
                          <a:noFill/>
                          <a:ln w="6350" cap="flat" cmpd="sng" algn="ctr">
                            <a:solidFill>
                              <a:srgbClr val="4472C4"/>
                            </a:solidFill>
                            <a:prstDash val="solid"/>
                            <a:miter lim="800000"/>
                            <a:tailEnd type="triangle"/>
                          </a:ln>
                          <a:effectLst/>
                        </wps:spPr>
                        <wps:bodyPr/>
                      </wps:wsp>
                    </wpc:wpc>
                  </a:graphicData>
                </a:graphic>
              </wp:inline>
            </w:drawing>
          </mc:Choice>
          <mc:Fallback>
            <w:pict>
              <v:group w14:anchorId="074331FA" id="Canvas 123" o:spid="_x0000_s1203" editas="canvas" style="width:6in;height:175.7pt;mso-position-horizontal-relative:char;mso-position-vertical-relative:line" coordsize="54864,223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">
                <v:shape id="_x0000_s1204" type="#_x0000_t75" style="position:absolute;width:54864;height:22313;visibility:visible;mso-wrap-style:square">
                  <v:fill o:detectmouseclick="t"/>
                  <v:path o:connecttype="none"/>
                </v:shape>
                <v:rect id="Rectangle 1" o:spid="_x0000_s1205" style="position:absolute;left:3200;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" fillcolor="#b4c7e7" strokecolor="windowText">
                  <v:textbox>
                    <w:txbxContent>
                      <w:p w14:paraId="49364FA3" w14:textId="77777777" w:rsidR="00DB0528" w:rsidRPr="00DB0528" w:rsidRDefault="00DB0528" w:rsidP="00DB0528">
                        <w:pPr>
                          <w:jc w:val="center"/>
                          <w:rPr>
                            <w:color w:val="000000"/>
                          </w:rPr>
                        </w:pPr>
                        <w:r w:rsidRPr="00DB0528">
                          <w:rPr>
                            <w:color w:val="000000"/>
                          </w:rPr>
                          <w:t>0</w:t>
                        </w:r>
                      </w:p>
                    </w:txbxContent>
                  </v:textbox>
                </v:rect>
                <v:rect id="Rectangle 2" o:spid="_x0000_s1206" style="position:absolute;left:5943;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" fillcolor="#b4c7e7" strokecolor="windowText">
                  <v:textbox>
                    <w:txbxContent>
                      <w:p w14:paraId="04E13F59" w14:textId="77777777" w:rsidR="00DB0528" w:rsidRPr="00DB0528" w:rsidRDefault="00DB0528" w:rsidP="00DB0528">
                        <w:pPr>
                          <w:jc w:val="center"/>
                          <w:rPr>
                            <w:color w:val="000000"/>
                          </w:rPr>
                        </w:pPr>
                        <w:r w:rsidRPr="00DB0528">
                          <w:rPr>
                            <w:color w:val="000000"/>
                          </w:rPr>
                          <w:t>1</w:t>
                        </w:r>
                      </w:p>
                    </w:txbxContent>
                  </v:textbox>
                </v:rect>
                <v:rect id="Rectangle 3" o:spid="_x0000_s1207" style="position:absolute;left:8686;top:4661;width:2744;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" fillcolor="#b4c7e7" strokecolor="windowText">
                  <v:textbox>
                    <w:txbxContent>
                      <w:p w14:paraId="731DC9D1" w14:textId="77777777" w:rsidR="00DB0528" w:rsidRPr="00DB0528" w:rsidRDefault="00DB0528" w:rsidP="00DB0528">
                        <w:pPr>
                          <w:jc w:val="center"/>
                          <w:rPr>
                            <w:color w:val="000000"/>
                          </w:rPr>
                        </w:pPr>
                        <w:r w:rsidRPr="00DB0528">
                          <w:rPr>
                            <w:color w:val="000000"/>
                          </w:rPr>
                          <w:t>2</w:t>
                        </w:r>
                      </w:p>
                    </w:txbxContent>
                  </v:textbox>
                </v:rect>
                <v:rect id="Rectangle 4" o:spid="_x0000_s1208" style="position:absolute;left:11430;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" fillcolor="#b4c7e7" strokecolor="windowText">
                  <v:textbox>
                    <w:txbxContent>
                      <w:p w14:paraId="621181E9" w14:textId="77777777" w:rsidR="00DB0528" w:rsidRPr="00DB0528" w:rsidRDefault="00DB0528" w:rsidP="00DB0528">
                        <w:pPr>
                          <w:jc w:val="center"/>
                          <w:rPr>
                            <w:color w:val="000000"/>
                          </w:rPr>
                        </w:pPr>
                        <w:r w:rsidRPr="00DB0528">
                          <w:rPr>
                            <w:color w:val="000000"/>
                          </w:rPr>
                          <w:t>3</w:t>
                        </w:r>
                      </w:p>
                    </w:txbxContent>
                  </v:textbox>
                </v:rect>
                <v:rect id="Rectangle 5" o:spid="_x0000_s1209" style="position:absolute;left:14173;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" fillcolor="#b4c7e7" strokecolor="windowText">
                  <v:textbox>
                    <w:txbxContent>
                      <w:p w14:paraId="3FC8E9FC" w14:textId="77777777" w:rsidR="00DB0528" w:rsidRPr="00DB0528" w:rsidRDefault="00DB0528" w:rsidP="00DB0528">
                        <w:pPr>
                          <w:jc w:val="center"/>
                          <w:rPr>
                            <w:color w:val="000000"/>
                          </w:rPr>
                        </w:pPr>
                        <w:r w:rsidRPr="00DB0528">
                          <w:rPr>
                            <w:color w:val="000000"/>
                          </w:rPr>
                          <w:t>4</w:t>
                        </w:r>
                      </w:p>
                    </w:txbxContent>
                  </v:textbox>
                </v:rect>
                <v:rect id="Rectangle 6" o:spid="_x0000_s1210" style="position:absolute;left:16916;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" fillcolor="#b4c7e7" strokecolor="windowText">
                  <v:textbox>
                    <w:txbxContent>
                      <w:p w14:paraId="3D549B5F" w14:textId="77777777" w:rsidR="00DB0528" w:rsidRPr="00DB0528" w:rsidRDefault="00DB0528" w:rsidP="00DB0528">
                        <w:pPr>
                          <w:jc w:val="center"/>
                          <w:rPr>
                            <w:color w:val="000000"/>
                          </w:rPr>
                        </w:pPr>
                        <w:r w:rsidRPr="00DB0528">
                          <w:rPr>
                            <w:color w:val="000000"/>
                          </w:rPr>
                          <w:t>5</w:t>
                        </w:r>
                      </w:p>
                    </w:txbxContent>
                  </v:textbox>
                </v:rect>
                <v:rect id="Rectangle 7" o:spid="_x0000_s1211" style="position:absolute;left:19659;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" fillcolor="#b4c7e7" strokecolor="windowText">
                  <v:textbox>
                    <w:txbxContent>
                      <w:p w14:paraId="3E2B872F" w14:textId="77777777" w:rsidR="00DB0528" w:rsidRPr="00DB0528" w:rsidRDefault="00DB0528" w:rsidP="00DB0528">
                        <w:pPr>
                          <w:jc w:val="center"/>
                          <w:rPr>
                            <w:color w:val="000000"/>
                          </w:rPr>
                        </w:pPr>
                        <w:r w:rsidRPr="00DB0528">
                          <w:rPr>
                            <w:color w:val="000000"/>
                          </w:rPr>
                          <w:t>6</w:t>
                        </w:r>
                      </w:p>
                    </w:txbxContent>
                  </v:textbox>
                </v:rect>
                <v:rect id="Rectangle 8" o:spid="_x0000_s1212" style="position:absolute;left:22402;top:4661;width:2744;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" fillcolor="#b4c7e7" strokecolor="windowText">
                  <v:textbox>
                    <w:txbxContent>
                      <w:p w14:paraId="1089FC26" w14:textId="77777777" w:rsidR="00DB0528" w:rsidRPr="00DB0528" w:rsidRDefault="00DB0528" w:rsidP="00DB0528">
                        <w:pPr>
                          <w:jc w:val="center"/>
                          <w:rPr>
                            <w:color w:val="000000"/>
                          </w:rPr>
                        </w:pPr>
                        <w:r w:rsidRPr="00DB0528">
                          <w:rPr>
                            <w:color w:val="000000"/>
                          </w:rPr>
                          <w:t>7</w:t>
                        </w:r>
                      </w:p>
                    </w:txbxContent>
                  </v:textbox>
                </v:rect>
                <v:rect id="Rectangle 9" o:spid="_x0000_s1213" style="position:absolute;left:25146;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" fillcolor="#b4c7e7" strokecolor="windowText">
                  <v:textbox>
                    <w:txbxContent>
                      <w:p w14:paraId="0D381109" w14:textId="77777777" w:rsidR="00DB0528" w:rsidRPr="00DB0528" w:rsidRDefault="00DB0528" w:rsidP="00DB0528">
                        <w:pPr>
                          <w:jc w:val="center"/>
                          <w:rPr>
                            <w:color w:val="000000"/>
                          </w:rPr>
                        </w:pPr>
                        <w:r w:rsidRPr="00DB0528">
                          <w:rPr>
                            <w:color w:val="000000"/>
                          </w:rPr>
                          <w:t>8</w:t>
                        </w:r>
                      </w:p>
                    </w:txbxContent>
                  </v:textbox>
                </v:rect>
                <v:rect id="Rectangle 10" o:spid="_x0000_s1214" style="position:absolute;left:27889;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" fillcolor="#b4c7e7" strokecolor="windowText">
                  <v:textbox>
                    <w:txbxContent>
                      <w:p w14:paraId="7AE5D750" w14:textId="77777777" w:rsidR="00DB0528" w:rsidRPr="00DB0528" w:rsidRDefault="00DB0528" w:rsidP="00DB0528">
                        <w:pPr>
                          <w:jc w:val="center"/>
                          <w:rPr>
                            <w:color w:val="000000"/>
                          </w:rPr>
                        </w:pPr>
                        <w:r w:rsidRPr="00DB0528">
                          <w:rPr>
                            <w:color w:val="000000"/>
                          </w:rPr>
                          <w:t>9</w:t>
                        </w:r>
                      </w:p>
                    </w:txbxContent>
                  </v:textbox>
                </v:rect>
                <v:shape id="Right Brace 11" o:spid="_x0000_s1215" type="#_x0000_t88" style="position:absolute;left:16230;top:-10280;width:1372;height:2743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" adj="90" strokecolor="windowText" strokeweight=".5pt">
                  <v:stroke joinstyle="miter"/>
                </v:shape>
                <v:shape id="Text Box 12" o:spid="_x0000_s1216" type="#_x0000_t202" style="position:absolute;left:14173;top:464;width:9601;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" fillcolor="window" stroked="f" strokeweight=".5pt">
                  <v:textbox inset="0,0,0,0">
                    <w:txbxContent>
                      <w:p w14:paraId="3E6E4B85" w14:textId="77777777" w:rsidR="00DB0528" w:rsidRDefault="00DB0528" w:rsidP="00DB0528">
                        <w:pPr>
                          <w:spacing w:after="0"/>
                        </w:pPr>
                        <w:r>
                          <w:t>10 ms</w:t>
                        </w:r>
                      </w:p>
                    </w:txbxContent>
                  </v:textbox>
                </v:shape>
                <v:rect id="Rectangle 30" o:spid="_x0000_s1217" style="position:absolute;left:33422;top:13171;width:12967;height:7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" fillcolor="window" strokecolor="windowText"/>
                <v:rect id="Rectangle 31" o:spid="_x0000_s1218" style="position:absolute;left:33422;top:18200;width:915;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" fillcolor="#ed7d31" strokecolor="windowText"/>
                <v:rect id="Rectangle 32" o:spid="_x0000_s1219" style="position:absolute;left:34344;top:18200;width:915;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" fillcolor="#ed7d31" strokecolor="windowText"/>
                <v:rect id="Rectangle 33" o:spid="_x0000_s1220" style="position:absolute;left:45475;top:13163;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" fillcolor="#c5e0b4" strokecolor="windowText"/>
                <v:rect id="Rectangle 34" o:spid="_x0000_s1221" style="position:absolute;left:44560;top:13163;width:915;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" fillcolor="#c5e0b4" strokecolor="windowText"/>
                <v:rect id="Rectangle 35" o:spid="_x0000_s1222" style="position:absolute;left:43646;top:13163;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" fillcolor="red" strokecolor="windowText"/>
                <v:rect id="Rectangle 36" o:spid="_x0000_s1223" style="position:absolute;left:42731;top:13163;width:915;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" fillcolor="#c5e0b4" strokecolor="windowText"/>
                <v:rect id="Rectangle 37" o:spid="_x0000_s1224" style="position:absolute;left:41817;top:13163;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" fillcolor="#c5e0b4" strokecolor="windowText"/>
                <v:rect id="Rectangle 38" o:spid="_x0000_s1225" style="position:absolute;left:40903;top:13163;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" fillcolor="#c5e0b4" strokecolor="windowText"/>
                <v:rect id="Rectangle 39" o:spid="_x0000_s1226" style="position:absolute;left:39988;top:13163;width:915;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" fillcolor="#c5e0b4" strokecolor="windowText"/>
                <v:rect id="Rectangle 40" o:spid="_x0000_s1227" style="position:absolute;left:39074;top:13163;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" fillcolor="#c5e0b4" strokecolor="windowText"/>
                <v:rect id="Rectangle 41" o:spid="_x0000_s1228" style="position:absolute;left:38159;top:13163;width:915;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" fillcolor="#c5e0b4" strokecolor="windowText"/>
                <v:rect id="Rectangle 42" o:spid="_x0000_s1229" style="position:absolute;left:37245;top:13163;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" fillcolor="#c5e0b4" strokecolor="windowText"/>
                <v:rect id="Rectangle 43" o:spid="_x0000_s1230" style="position:absolute;left:36331;top:13163;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" fillcolor="#c5e0b4" strokecolor="windowText"/>
                <v:rect id="Rectangle 44" o:spid="_x0000_s1231" style="position:absolute;left:35416;top:13163;width:915;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" fillcolor="red" strokecolor="windowText"/>
                <v:rect id="Rectangle 45" o:spid="_x0000_s1232" style="position:absolute;left:18627;top:13405;width:12967;height:73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" fillcolor="window" strokecolor="windowText"/>
                <v:rect id="Rectangle 46" o:spid="_x0000_s1233" style="position:absolute;left:18627;top:18435;width:91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" fillcolor="#ed7d31" strokecolor="windowText"/>
                <v:rect id="Rectangle 47" o:spid="_x0000_s1234" style="position:absolute;left:19549;top:18435;width:91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" fillcolor="#ed7d31" strokecolor="windowText"/>
                <v:rect id="Rectangle 48" o:spid="_x0000_s1235" style="position:absolute;left:30679;top:16319;width:915;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" fillcolor="#c5e0b4" strokecolor="windowText"/>
                <v:rect id="Rectangle 49" o:spid="_x0000_s1236" style="position:absolute;left:29765;top:16319;width:914;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" fillcolor="#c5e0b4" strokecolor="windowText"/>
                <v:rect id="Rectangle 50" o:spid="_x0000_s1237" style="position:absolute;left:28850;top:16319;width:915;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" fillcolor="red" strokecolor="windowText"/>
                <v:rect id="Rectangle 51" o:spid="_x0000_s1238" style="position:absolute;left:27936;top:16319;width:914;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" fillcolor="#c5e0b4" strokecolor="windowText"/>
                <v:rect id="Rectangle 52" o:spid="_x0000_s1239" style="position:absolute;left:27022;top:16319;width:914;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" fillcolor="#c5e0b4" strokecolor="windowText"/>
                <v:rect id="Rectangle 53" o:spid="_x0000_s1240" style="position:absolute;left:26107;top:16319;width:915;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" fillcolor="#c5e0b4" strokecolor="windowText"/>
                <v:rect id="Rectangle 54" o:spid="_x0000_s1241" style="position:absolute;left:25193;top:16319;width:914;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" fillcolor="#c5e0b4" strokecolor="windowText"/>
                <v:rect id="Rectangle 55" o:spid="_x0000_s1242" style="position:absolute;left:24278;top:16319;width:915;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" fillcolor="#c5e0b4" strokecolor="windowText"/>
                <v:rect id="Rectangle 56" o:spid="_x0000_s1243" style="position:absolute;left:23364;top:16319;width:914;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" fillcolor="#c5e0b4" strokecolor="windowText"/>
                <v:rect id="Rectangle 57" o:spid="_x0000_s1244" style="position:absolute;left:22450;top:16319;width:914;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" fillcolor="#c5e0b4" strokecolor="windowText"/>
                <v:rect id="Rectangle 58" o:spid="_x0000_s1245" style="position:absolute;left:21535;top:16319;width:915;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" fillcolor="#c5e0b4" strokecolor="windowText"/>
                <v:rect id="Rectangle 59" o:spid="_x0000_s1246" style="position:absolute;left:20621;top:16319;width:914;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" fillcolor="red" strokecolor="windowText"/>
                <v:rect id="Rectangle 60" o:spid="_x0000_s1247" style="position:absolute;left:3362;top:13406;width:12967;height:7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" fillcolor="window" strokecolor="windowText"/>
                <v:rect id="Rectangle 61" o:spid="_x0000_s1248" style="position:absolute;left:3362;top:18435;width:915;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" fillcolor="#ed7d31" strokecolor="windowText"/>
                <v:rect id="Rectangle 62" o:spid="_x0000_s1249" style="position:absolute;left:4284;top:18435;width:91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" fillcolor="#ed7d31" strokecolor="windowText"/>
                <v:rect id="Rectangle 63" o:spid="_x0000_s1250" style="position:absolute;left:15414;top:19289;width:915;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" fillcolor="#c5e0b4" strokecolor="windowText"/>
                <v:rect id="Rectangle 64" o:spid="_x0000_s1251" style="position:absolute;left:14500;top:19289;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" fillcolor="#c5e0b4" strokecolor="windowText"/>
                <v:rect id="Rectangle 65" o:spid="_x0000_s1252" style="position:absolute;left:13585;top:19289;width:915;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" fillcolor="red" strokecolor="windowText"/>
                <v:rect id="Rectangle 66" o:spid="_x0000_s1253" style="position:absolute;left:12671;top:19289;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" fillcolor="#c5e0b4" strokecolor="windowText"/>
                <v:rect id="Rectangle 67" o:spid="_x0000_s1254" style="position:absolute;left:11757;top:19289;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" fillcolor="#c5e0b4" strokecolor="windowText"/>
                <v:rect id="Rectangle 70" o:spid="_x0000_s1255" style="position:absolute;left:10842;top:19289;width:915;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" fillcolor="#c5e0b4" strokecolor="windowText"/>
                <v:rect id="Rectangle 86" o:spid="_x0000_s1256" style="position:absolute;left:9928;top:19289;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" fillcolor="#c5e0b4" strokecolor="windowText"/>
                <v:rect id="Rectangle 87" o:spid="_x0000_s1257" style="position:absolute;left:9013;top:19289;width:915;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" fillcolor="#c5e0b4" strokecolor="windowText"/>
                <v:rect id="Rectangle 88" o:spid="_x0000_s1258" style="position:absolute;left:8099;top:19289;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" fillcolor="#c5e0b4" strokecolor="windowText"/>
                <v:rect id="Rectangle 89" o:spid="_x0000_s1259" style="position:absolute;left:7185;top:19289;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" fillcolor="#c5e0b4" strokecolor="windowText"/>
                <v:rect id="Rectangle 103" o:spid="_x0000_s1260" style="position:absolute;left:6270;top:19289;width:915;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" fillcolor="#c5e0b4" strokecolor="windowText"/>
                <v:rect id="Rectangle 119" o:spid="_x0000_s1261" style="position:absolute;left:5356;top:19289;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" fillcolor="red" strokecolor="windowText"/>
                <v:shape id="Straight Arrow Connector 120" o:spid="_x0000_s1262" type="#_x0000_t32" style="position:absolute;left:10058;top:7404;width:30845;height:57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" strokecolor="#4472c4" strokeweight=".5pt">
                  <v:stroke endarrow="block" joinstyle="miter"/>
                </v:shape>
                <v:shape id="Straight Arrow Connector 121" o:spid="_x0000_s1263" type="#_x0000_t32" style="position:absolute;left:7185;top:7404;width:17925;height:60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" strokecolor="#4472c4" strokeweight=".5pt">
                  <v:stroke endarrow="block" joinstyle="miter"/>
                </v:shape>
                <v:shape id="Straight Arrow Connector 122" o:spid="_x0000_s1264" type="#_x0000_t32" style="position:absolute;left:5036;top:7404;width:4809;height:60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" strokecolor="#4472c4" strokeweight=".5pt">
                  <v:stroke endarrow="block" joinstyle="miter"/>
                </v:shape>
                <w10:anchorlock/>
              </v:group>
            </w:pict>
          </mc:Fallback>
        </mc:AlternateContent>
      </w:r>
    </w:p>
    <w:p w14:paraId="029DA9E9" w14:textId="77777777" w:rsidR="00DB0528" w:rsidRDefault="00DB0528" w:rsidP="00CA20E7">
      <w:pPr>
        <w:tabs>
          <w:tab w:val="left" w:pos="7935"/>
        </w:tabs>
        <w:rPr>
          <w:rFonts w:eastAsia="Batang"/>
          <w:lang w:eastAsia="ko-KR"/>
        </w:rPr>
      </w:pPr>
    </w:p>
    <w:p w14:paraId="758BF9D4" w14:textId="1F2891DC" w:rsidR="00B100EE" w:rsidRDefault="00F15232" w:rsidP="00CA20E7">
      <w:pPr>
        <w:tabs>
          <w:tab w:val="left" w:pos="7935"/>
        </w:tabs>
        <w:rPr>
          <w:noProof/>
          <w:lang w:val="en-US"/>
        </w:rPr>
      </w:pPr>
      <w:r>
        <w:rPr>
          <w:rFonts w:eastAsia="Batang"/>
          <w:lang w:eastAsia="ko-KR"/>
        </w:rPr>
        <w:t xml:space="preserve">In this contribution, we propose to use the updated configuration of the PDCCH </w:t>
      </w:r>
      <w:r w:rsidR="005A7BB8">
        <w:rPr>
          <w:rFonts w:eastAsia="Batang"/>
          <w:lang w:eastAsia="ko-KR"/>
        </w:rPr>
        <w:t xml:space="preserve">that is discussed in </w:t>
      </w:r>
      <w:r w:rsidR="005A7BB8" w:rsidRPr="003E393E">
        <w:rPr>
          <w:rFonts w:eastAsia="Batang"/>
          <w:lang w:eastAsia="ko-KR"/>
        </w:rPr>
        <w:t>[6]</w:t>
      </w:r>
      <w:r>
        <w:rPr>
          <w:rFonts w:eastAsia="Batang"/>
          <w:lang w:eastAsia="ko-KR"/>
        </w:rPr>
        <w:t xml:space="preserve"> to obtain the synchronization</w:t>
      </w:r>
      <w:r w:rsidR="002B5191">
        <w:rPr>
          <w:rFonts w:eastAsia="Batang"/>
          <w:lang w:eastAsia="ko-KR"/>
        </w:rPr>
        <w:t xml:space="preserve"> for Test Model 2</w:t>
      </w:r>
      <w:r>
        <w:rPr>
          <w:rFonts w:eastAsia="Batang"/>
          <w:lang w:eastAsia="ko-KR"/>
        </w:rPr>
        <w:t xml:space="preserve">. </w:t>
      </w:r>
      <w:r w:rsidR="00B100EE">
        <w:rPr>
          <w:rFonts w:eastAsia="Batang"/>
          <w:lang w:eastAsia="ko-KR"/>
        </w:rPr>
        <w:t xml:space="preserve">We propose to use the PDCCH DM-RS sequence which fills most of PRBs in the first symbol and which is </w:t>
      </w:r>
      <w:r w:rsidR="00C439CA">
        <w:rPr>
          <w:rFonts w:eastAsia="Batang"/>
          <w:lang w:eastAsia="ko-KR"/>
        </w:rPr>
        <w:t>shared between</w:t>
      </w:r>
      <w:r w:rsidR="00B100EE">
        <w:rPr>
          <w:rFonts w:eastAsia="Batang"/>
          <w:lang w:eastAsia="ko-KR"/>
        </w:rPr>
        <w:t xml:space="preserve"> all PDCCHs because:</w:t>
      </w:r>
      <w:r w:rsidR="00B100EE">
        <w:rPr>
          <w:rFonts w:eastAsia="Batang"/>
          <w:lang w:eastAsia="ko-KR"/>
        </w:rPr>
        <w:br/>
      </w:r>
      <w:r w:rsidR="00B100EE">
        <w:rPr>
          <w:rFonts w:eastAsia="Batang"/>
          <w:lang w:eastAsia="ko-KR"/>
        </w:rPr>
        <w:lastRenderedPageBreak/>
        <w:t xml:space="preserve">- they share the same </w:t>
      </w:r>
      <w:r w:rsidR="00B100EE">
        <w:rPr>
          <w:noProof/>
        </w:rPr>
        <w:t>n</w:t>
      </w:r>
      <w:r w:rsidR="00B100EE">
        <w:rPr>
          <w:noProof/>
          <w:vertAlign w:val="subscript"/>
        </w:rPr>
        <w:t xml:space="preserve">RNTI </w:t>
      </w:r>
      <w:r w:rsidR="00B100EE">
        <w:rPr>
          <w:noProof/>
        </w:rPr>
        <w:t xml:space="preserve">= 0 and </w:t>
      </w:r>
      <m:oMath>
        <m:sSub>
          <m:sSubPr>
            <m:ctrlPr>
              <w:rPr>
                <w:rFonts w:ascii="Cambria Math" w:hAnsi="Cambria Math"/>
                <w:i/>
                <w:lang w:val="en-US"/>
              </w:rPr>
            </m:ctrlPr>
          </m:sSubPr>
          <m:e>
            <m:r>
              <w:rPr>
                <w:rFonts w:ascii="Cambria Math" w:hAnsi="Cambria Math"/>
                <w:lang w:val="en-US"/>
              </w:rPr>
              <m:t>N</m:t>
            </m:r>
          </m:e>
          <m:sub>
            <m:r>
              <m:rPr>
                <m:nor/>
              </m:rPr>
              <w:rPr>
                <w:rFonts w:ascii="Cambria Math" w:hAnsi="Cambria Math"/>
                <w:lang w:val="en-US"/>
              </w:rPr>
              <m:t>ID</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cell</m:t>
            </m:r>
          </m:sup>
        </m:sSubSup>
      </m:oMath>
      <w:r w:rsidR="00CA51E3">
        <w:rPr>
          <w:noProof/>
          <w:lang w:val="en-US"/>
        </w:rPr>
        <w:t xml:space="preserve"> for DM-RS scrambling</w:t>
      </w:r>
      <w:r w:rsidR="00B100EE">
        <w:rPr>
          <w:noProof/>
          <w:lang w:val="en-US"/>
        </w:rPr>
        <w:br/>
        <w:t xml:space="preserve">- they share the same reference point </w:t>
      </w:r>
      <w:r w:rsidR="00B100EE">
        <w:rPr>
          <w:i/>
          <w:noProof/>
          <w:lang w:val="en-US"/>
        </w:rPr>
        <w:t xml:space="preserve">k </w:t>
      </w:r>
      <w:r w:rsidR="00B100EE">
        <w:rPr>
          <w:noProof/>
          <w:lang w:val="en-US"/>
        </w:rPr>
        <w:t>from TS 38.211, subclause 7.4.1.3.2</w:t>
      </w:r>
    </w:p>
    <w:p w14:paraId="15FC1DFA" w14:textId="5E2AB5AC" w:rsidR="00B100EE" w:rsidRDefault="00B100EE" w:rsidP="00CA20E7">
      <w:pPr>
        <w:tabs>
          <w:tab w:val="left" w:pos="7935"/>
        </w:tabs>
        <w:rPr>
          <w:noProof/>
          <w:lang w:val="en-US"/>
        </w:rPr>
      </w:pPr>
      <w:r>
        <w:rPr>
          <w:noProof/>
          <w:lang w:val="en-US"/>
        </w:rPr>
        <w:t xml:space="preserve">It means that although there are up to 3 PDCCHs, single sequence can be used for correlation between </w:t>
      </w:r>
      <w:r w:rsidR="00EB55D6">
        <w:rPr>
          <w:noProof/>
          <w:lang w:val="en-US"/>
        </w:rPr>
        <w:t xml:space="preserve">the </w:t>
      </w:r>
      <w:r>
        <w:rPr>
          <w:noProof/>
          <w:lang w:val="en-US"/>
        </w:rPr>
        <w:t xml:space="preserve">reference sequence and </w:t>
      </w:r>
      <w:r w:rsidR="00EB55D6">
        <w:rPr>
          <w:noProof/>
          <w:lang w:val="en-US"/>
        </w:rPr>
        <w:t xml:space="preserve">the </w:t>
      </w:r>
      <w:r>
        <w:rPr>
          <w:noProof/>
          <w:lang w:val="en-US"/>
        </w:rPr>
        <w:t>received one.</w:t>
      </w:r>
    </w:p>
    <w:p w14:paraId="0416AFDA" w14:textId="371EF0B5" w:rsidR="00B100EE" w:rsidRDefault="00B100EE" w:rsidP="00CA20E7">
      <w:pPr>
        <w:tabs>
          <w:tab w:val="left" w:pos="7935"/>
        </w:tabs>
        <w:rPr>
          <w:noProof/>
          <w:lang w:val="en-US"/>
        </w:rPr>
      </w:pPr>
      <w:r>
        <w:rPr>
          <w:noProof/>
        </w:rPr>
        <mc:AlternateContent>
          <mc:Choice Requires="wpc">
            <w:drawing>
              <wp:inline distT="0" distB="0" distL="0" distR="0" wp14:anchorId="4B28BF8B" wp14:editId="58E6898E">
                <wp:extent cx="5486400" cy="2231390"/>
                <wp:effectExtent l="0" t="0" r="0" b="0"/>
                <wp:docPr id="366" name="Canvas 123"/>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6" name="Rectangle 16"/>
                        <wps:cNvSpPr/>
                        <wps:spPr>
                          <a:xfrm>
                            <a:off x="32004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3CA5E40E" w14:textId="77777777" w:rsidR="00B100EE" w:rsidRPr="00DB0528" w:rsidRDefault="00B100EE" w:rsidP="00B100EE">
                              <w:pPr>
                                <w:jc w:val="center"/>
                                <w:rPr>
                                  <w:color w:val="000000"/>
                                </w:rPr>
                              </w:pPr>
                              <w:r w:rsidRPr="00DB0528">
                                <w:rPr>
                                  <w:color w:val="000000"/>
                                </w:rPr>
                                <w:t>0</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7" name="Rectangle 17"/>
                        <wps:cNvSpPr/>
                        <wps:spPr>
                          <a:xfrm>
                            <a:off x="59436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59BCB3AD" w14:textId="77777777" w:rsidR="00B100EE" w:rsidRPr="00DB0528" w:rsidRDefault="00B100EE" w:rsidP="00B100EE">
                              <w:pPr>
                                <w:jc w:val="center"/>
                                <w:rPr>
                                  <w:color w:val="000000"/>
                                </w:rPr>
                              </w:pPr>
                              <w:r w:rsidRPr="00DB0528">
                                <w:rPr>
                                  <w:color w:val="000000"/>
                                </w:rPr>
                                <w:t>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 name="Rectangle 18"/>
                        <wps:cNvSpPr/>
                        <wps:spPr>
                          <a:xfrm>
                            <a:off x="86868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0D18BD4B" w14:textId="77777777" w:rsidR="00B100EE" w:rsidRPr="00DB0528" w:rsidRDefault="00B100EE" w:rsidP="00B100EE">
                              <w:pPr>
                                <w:jc w:val="center"/>
                                <w:rPr>
                                  <w:color w:val="000000"/>
                                </w:rPr>
                              </w:pPr>
                              <w:r w:rsidRPr="00DB0528">
                                <w:rPr>
                                  <w:color w:val="000000"/>
                                </w:rPr>
                                <w:t>2</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9" name="Rectangle 19"/>
                        <wps:cNvSpPr/>
                        <wps:spPr>
                          <a:xfrm>
                            <a:off x="114300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0F0004ED" w14:textId="77777777" w:rsidR="00B100EE" w:rsidRPr="00DB0528" w:rsidRDefault="00B100EE" w:rsidP="00B100EE">
                              <w:pPr>
                                <w:jc w:val="center"/>
                                <w:rPr>
                                  <w:color w:val="000000"/>
                                </w:rPr>
                              </w:pPr>
                              <w:r w:rsidRPr="00DB0528">
                                <w:rPr>
                                  <w:color w:val="000000"/>
                                </w:rPr>
                                <w:t>3</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0" name="Rectangle 20"/>
                        <wps:cNvSpPr/>
                        <wps:spPr>
                          <a:xfrm>
                            <a:off x="141732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6ACD8C4E" w14:textId="77777777" w:rsidR="00B100EE" w:rsidRPr="00DB0528" w:rsidRDefault="00B100EE" w:rsidP="00B100EE">
                              <w:pPr>
                                <w:jc w:val="center"/>
                                <w:rPr>
                                  <w:color w:val="000000"/>
                                </w:rPr>
                              </w:pPr>
                              <w:r w:rsidRPr="00DB0528">
                                <w:rPr>
                                  <w:color w:val="000000"/>
                                </w:rPr>
                                <w:t>4</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1" name="Rectangle 21"/>
                        <wps:cNvSpPr/>
                        <wps:spPr>
                          <a:xfrm>
                            <a:off x="169164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2871EFED" w14:textId="77777777" w:rsidR="00B100EE" w:rsidRPr="00DB0528" w:rsidRDefault="00B100EE" w:rsidP="00B100EE">
                              <w:pPr>
                                <w:jc w:val="center"/>
                                <w:rPr>
                                  <w:color w:val="000000"/>
                                </w:rPr>
                              </w:pPr>
                              <w:r w:rsidRPr="00DB0528">
                                <w:rPr>
                                  <w:color w:val="000000"/>
                                </w:rPr>
                                <w:t>5</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Rectangle 22"/>
                        <wps:cNvSpPr/>
                        <wps:spPr>
                          <a:xfrm>
                            <a:off x="196596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55538894" w14:textId="77777777" w:rsidR="00B100EE" w:rsidRPr="00DB0528" w:rsidRDefault="00B100EE" w:rsidP="00B100EE">
                              <w:pPr>
                                <w:jc w:val="center"/>
                                <w:rPr>
                                  <w:color w:val="000000"/>
                                </w:rPr>
                              </w:pPr>
                              <w:r w:rsidRPr="00DB0528">
                                <w:rPr>
                                  <w:color w:val="000000"/>
                                </w:rPr>
                                <w:t>6</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 name="Rectangle 23"/>
                        <wps:cNvSpPr/>
                        <wps:spPr>
                          <a:xfrm>
                            <a:off x="224028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4F801577" w14:textId="77777777" w:rsidR="00B100EE" w:rsidRPr="00DB0528" w:rsidRDefault="00B100EE" w:rsidP="00B100EE">
                              <w:pPr>
                                <w:jc w:val="center"/>
                                <w:rPr>
                                  <w:color w:val="000000"/>
                                </w:rPr>
                              </w:pPr>
                              <w:r w:rsidRPr="00DB0528">
                                <w:rPr>
                                  <w:color w:val="000000"/>
                                </w:rPr>
                                <w:t>7</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4" name="Rectangle 24"/>
                        <wps:cNvSpPr/>
                        <wps:spPr>
                          <a:xfrm>
                            <a:off x="251460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2C291E2E" w14:textId="77777777" w:rsidR="00B100EE" w:rsidRPr="00DB0528" w:rsidRDefault="00B100EE" w:rsidP="00B100EE">
                              <w:pPr>
                                <w:jc w:val="center"/>
                                <w:rPr>
                                  <w:color w:val="000000"/>
                                </w:rPr>
                              </w:pPr>
                              <w:r w:rsidRPr="00DB0528">
                                <w:rPr>
                                  <w:color w:val="000000"/>
                                </w:rPr>
                                <w:t>8</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5" name="Rectangle 25"/>
                        <wps:cNvSpPr/>
                        <wps:spPr>
                          <a:xfrm>
                            <a:off x="2788920" y="466195"/>
                            <a:ext cx="274320" cy="274320"/>
                          </a:xfrm>
                          <a:prstGeom prst="rect">
                            <a:avLst/>
                          </a:prstGeom>
                          <a:solidFill>
                            <a:srgbClr val="4472C4">
                              <a:lumMod val="40000"/>
                              <a:lumOff val="60000"/>
                            </a:srgbClr>
                          </a:solidFill>
                          <a:ln w="9525" cap="flat" cmpd="sng" algn="ctr">
                            <a:solidFill>
                              <a:sysClr val="windowText" lastClr="000000"/>
                            </a:solidFill>
                            <a:prstDash val="solid"/>
                            <a:miter lim="800000"/>
                          </a:ln>
                          <a:effectLst/>
                        </wps:spPr>
                        <wps:txbx>
                          <w:txbxContent>
                            <w:p w14:paraId="48B7097B" w14:textId="77777777" w:rsidR="00B100EE" w:rsidRPr="00DB0528" w:rsidRDefault="00B100EE" w:rsidP="00B100EE">
                              <w:pPr>
                                <w:jc w:val="center"/>
                                <w:rPr>
                                  <w:color w:val="000000"/>
                                </w:rPr>
                              </w:pPr>
                              <w:r w:rsidRPr="00DB0528">
                                <w:rPr>
                                  <w:color w:val="000000"/>
                                </w:rPr>
                                <w:t>9</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6" name="Right Brace 26"/>
                        <wps:cNvSpPr/>
                        <wps:spPr>
                          <a:xfrm rot="16200000">
                            <a:off x="1623060" y="-1027951"/>
                            <a:ext cx="137161" cy="2743202"/>
                          </a:xfrm>
                          <a:prstGeom prst="righ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7" name="Text Box 27"/>
                        <wps:cNvSpPr txBox="1"/>
                        <wps:spPr>
                          <a:xfrm>
                            <a:off x="1417320" y="46470"/>
                            <a:ext cx="960120" cy="182880"/>
                          </a:xfrm>
                          <a:prstGeom prst="rect">
                            <a:avLst/>
                          </a:prstGeom>
                          <a:solidFill>
                            <a:sysClr val="window" lastClr="FFFFFF"/>
                          </a:solidFill>
                          <a:ln w="6350">
                            <a:noFill/>
                          </a:ln>
                          <a:effectLst/>
                        </wps:spPr>
                        <wps:txbx>
                          <w:txbxContent>
                            <w:p w14:paraId="0B52564D" w14:textId="77777777" w:rsidR="00B100EE" w:rsidRDefault="00B100EE" w:rsidP="00B100EE">
                              <w:pPr>
                                <w:spacing w:after="0"/>
                              </w:pPr>
                              <w:r>
                                <w:t xml:space="preserve">10 </w:t>
                              </w:r>
                              <w:proofErr w:type="spellStart"/>
                              <w:r>
                                <w:t>ms</w:t>
                              </w:r>
                              <w:proofErr w:type="spellEnd"/>
                            </w:p>
                          </w:txbxContent>
                        </wps:txbx>
                        <wps:bodyPr rot="0" spcFirstLastPara="0" vertOverflow="overflow" horzOverflow="overflow" vert="horz" wrap="square" lIns="0" tIns="0" rIns="0" bIns="0" numCol="1" spcCol="0" rtlCol="0" fromWordArt="0" anchor="t" anchorCtr="0" forceAA="0" compatLnSpc="1">
                          <a:noAutofit/>
                        </wps:bodyPr>
                      </wps:wsp>
                      <wps:wsp>
                        <wps:cNvPr id="28" name="Rectangle 28"/>
                        <wps:cNvSpPr/>
                        <wps:spPr>
                          <a:xfrm>
                            <a:off x="3359420" y="1317109"/>
                            <a:ext cx="1279525" cy="731520"/>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25" name="Rectangle 225"/>
                        <wps:cNvSpPr/>
                        <wps:spPr>
                          <a:xfrm>
                            <a:off x="4547505" y="131635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26" name="Rectangle 226"/>
                        <wps:cNvSpPr/>
                        <wps:spPr>
                          <a:xfrm>
                            <a:off x="4456065" y="131635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27" name="Rectangle 227"/>
                        <wps:cNvSpPr/>
                        <wps:spPr>
                          <a:xfrm>
                            <a:off x="4364625" y="1316359"/>
                            <a:ext cx="91440" cy="137160"/>
                          </a:xfrm>
                          <a:prstGeom prst="rect">
                            <a:avLst/>
                          </a:prstGeom>
                          <a:solidFill>
                            <a:srgbClr val="FF0000"/>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28" name="Rectangle 228"/>
                        <wps:cNvSpPr/>
                        <wps:spPr>
                          <a:xfrm>
                            <a:off x="4273185" y="131635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29" name="Rectangle 229"/>
                        <wps:cNvSpPr/>
                        <wps:spPr>
                          <a:xfrm>
                            <a:off x="4181745" y="131635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30" name="Rectangle 230"/>
                        <wps:cNvSpPr/>
                        <wps:spPr>
                          <a:xfrm>
                            <a:off x="4090305" y="131635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31" name="Rectangle 231"/>
                        <wps:cNvSpPr/>
                        <wps:spPr>
                          <a:xfrm>
                            <a:off x="3998865" y="131635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32" name="Rectangle 232"/>
                        <wps:cNvSpPr/>
                        <wps:spPr>
                          <a:xfrm>
                            <a:off x="3907425" y="131635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33" name="Rectangle 233"/>
                        <wps:cNvSpPr/>
                        <wps:spPr>
                          <a:xfrm>
                            <a:off x="3815985" y="131635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34" name="Rectangle 234"/>
                        <wps:cNvSpPr/>
                        <wps:spPr>
                          <a:xfrm>
                            <a:off x="3724545" y="131635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64" name="Rectangle 264"/>
                        <wps:cNvSpPr/>
                        <wps:spPr>
                          <a:xfrm>
                            <a:off x="3633105" y="131635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69" name="Rectangle 69"/>
                        <wps:cNvSpPr/>
                        <wps:spPr>
                          <a:xfrm>
                            <a:off x="3541665" y="1316359"/>
                            <a:ext cx="91440" cy="137160"/>
                          </a:xfrm>
                          <a:prstGeom prst="rect">
                            <a:avLst/>
                          </a:prstGeom>
                          <a:solidFill>
                            <a:srgbClr val="FF0000"/>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01" name="Rectangle 301"/>
                        <wps:cNvSpPr/>
                        <wps:spPr>
                          <a:xfrm>
                            <a:off x="1875455" y="1340595"/>
                            <a:ext cx="1283955" cy="731520"/>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04" name="Rectangle 304"/>
                        <wps:cNvSpPr/>
                        <wps:spPr>
                          <a:xfrm>
                            <a:off x="3067970" y="163190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05" name="Rectangle 305"/>
                        <wps:cNvSpPr/>
                        <wps:spPr>
                          <a:xfrm>
                            <a:off x="2976530" y="163190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06" name="Rectangle 306"/>
                        <wps:cNvSpPr/>
                        <wps:spPr>
                          <a:xfrm>
                            <a:off x="2885090" y="1631901"/>
                            <a:ext cx="91440" cy="137160"/>
                          </a:xfrm>
                          <a:prstGeom prst="rect">
                            <a:avLst/>
                          </a:prstGeom>
                          <a:solidFill>
                            <a:srgbClr val="FF0000"/>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07" name="Rectangle 307"/>
                        <wps:cNvSpPr/>
                        <wps:spPr>
                          <a:xfrm>
                            <a:off x="2793650" y="163190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08" name="Rectangle 308"/>
                        <wps:cNvSpPr/>
                        <wps:spPr>
                          <a:xfrm>
                            <a:off x="2702210" y="163190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09" name="Rectangle 309"/>
                        <wps:cNvSpPr/>
                        <wps:spPr>
                          <a:xfrm>
                            <a:off x="2610770" y="163190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10" name="Rectangle 310"/>
                        <wps:cNvSpPr/>
                        <wps:spPr>
                          <a:xfrm>
                            <a:off x="2519330" y="163190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11" name="Rectangle 311"/>
                        <wps:cNvSpPr/>
                        <wps:spPr>
                          <a:xfrm>
                            <a:off x="2427890" y="163190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12" name="Rectangle 312"/>
                        <wps:cNvSpPr/>
                        <wps:spPr>
                          <a:xfrm>
                            <a:off x="2336450" y="163190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13" name="Rectangle 313"/>
                        <wps:cNvSpPr/>
                        <wps:spPr>
                          <a:xfrm>
                            <a:off x="2245010" y="163190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14" name="Rectangle 314"/>
                        <wps:cNvSpPr/>
                        <wps:spPr>
                          <a:xfrm>
                            <a:off x="2153570" y="163190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15" name="Rectangle 315"/>
                        <wps:cNvSpPr/>
                        <wps:spPr>
                          <a:xfrm>
                            <a:off x="2062130" y="1631901"/>
                            <a:ext cx="91440" cy="137160"/>
                          </a:xfrm>
                          <a:prstGeom prst="rect">
                            <a:avLst/>
                          </a:prstGeom>
                          <a:solidFill>
                            <a:srgbClr val="FF0000"/>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16" name="Rectangle 316"/>
                        <wps:cNvSpPr/>
                        <wps:spPr>
                          <a:xfrm>
                            <a:off x="348963" y="1340600"/>
                            <a:ext cx="1283955" cy="731520"/>
                          </a:xfrm>
                          <a:prstGeom prst="rect">
                            <a:avLst/>
                          </a:prstGeom>
                          <a:solidFill>
                            <a:sysClr val="window" lastClr="FFFFFF"/>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17" name="Rectangle 317"/>
                        <wps:cNvSpPr/>
                        <wps:spPr>
                          <a:xfrm>
                            <a:off x="348965" y="1340601"/>
                            <a:ext cx="93144" cy="731520"/>
                          </a:xfrm>
                          <a:prstGeom prst="rect">
                            <a:avLst/>
                          </a:prstGeom>
                          <a:solidFill>
                            <a:srgbClr val="ED7D31"/>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19" name="Rectangle 319"/>
                        <wps:cNvSpPr/>
                        <wps:spPr>
                          <a:xfrm>
                            <a:off x="1541478" y="192894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23" name="Rectangle 123"/>
                        <wps:cNvSpPr/>
                        <wps:spPr>
                          <a:xfrm>
                            <a:off x="1450038" y="192894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52" name="Rectangle 352"/>
                        <wps:cNvSpPr/>
                        <wps:spPr>
                          <a:xfrm>
                            <a:off x="1358598" y="1928949"/>
                            <a:ext cx="91440" cy="137160"/>
                          </a:xfrm>
                          <a:prstGeom prst="rect">
                            <a:avLst/>
                          </a:prstGeom>
                          <a:solidFill>
                            <a:srgbClr val="FF0000"/>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53" name="Rectangle 353"/>
                        <wps:cNvSpPr/>
                        <wps:spPr>
                          <a:xfrm>
                            <a:off x="1267158" y="192894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54" name="Rectangle 354"/>
                        <wps:cNvSpPr/>
                        <wps:spPr>
                          <a:xfrm>
                            <a:off x="1175718" y="192894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55" name="Rectangle 355"/>
                        <wps:cNvSpPr/>
                        <wps:spPr>
                          <a:xfrm>
                            <a:off x="1084278" y="192894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57" name="Rectangle 357"/>
                        <wps:cNvSpPr/>
                        <wps:spPr>
                          <a:xfrm>
                            <a:off x="992838" y="192894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58" name="Rectangle 358"/>
                        <wps:cNvSpPr/>
                        <wps:spPr>
                          <a:xfrm>
                            <a:off x="901398" y="192894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59" name="Rectangle 359"/>
                        <wps:cNvSpPr/>
                        <wps:spPr>
                          <a:xfrm>
                            <a:off x="809958" y="192894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60" name="Rectangle 360"/>
                        <wps:cNvSpPr/>
                        <wps:spPr>
                          <a:xfrm>
                            <a:off x="718518" y="192894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61" name="Rectangle 361"/>
                        <wps:cNvSpPr/>
                        <wps:spPr>
                          <a:xfrm>
                            <a:off x="627078" y="192894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62" name="Rectangle 362"/>
                        <wps:cNvSpPr/>
                        <wps:spPr>
                          <a:xfrm>
                            <a:off x="535638" y="1928949"/>
                            <a:ext cx="91440" cy="137160"/>
                          </a:xfrm>
                          <a:prstGeom prst="rect">
                            <a:avLst/>
                          </a:prstGeom>
                          <a:solidFill>
                            <a:srgbClr val="FF0000"/>
                          </a:solid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63" name="Straight Arrow Connector 363"/>
                        <wps:cNvCnPr/>
                        <wps:spPr>
                          <a:xfrm>
                            <a:off x="1005840" y="740491"/>
                            <a:ext cx="3084465" cy="575825"/>
                          </a:xfrm>
                          <a:prstGeom prst="straightConnector1">
                            <a:avLst/>
                          </a:prstGeom>
                          <a:noFill/>
                          <a:ln w="6350" cap="flat" cmpd="sng" algn="ctr">
                            <a:solidFill>
                              <a:srgbClr val="4472C4"/>
                            </a:solidFill>
                            <a:prstDash val="solid"/>
                            <a:miter lim="800000"/>
                            <a:tailEnd type="triangle"/>
                          </a:ln>
                          <a:effectLst/>
                        </wps:spPr>
                        <wps:bodyPr/>
                      </wps:wsp>
                      <wps:wsp>
                        <wps:cNvPr id="364" name="Straight Arrow Connector 364"/>
                        <wps:cNvCnPr/>
                        <wps:spPr>
                          <a:xfrm>
                            <a:off x="718518" y="740467"/>
                            <a:ext cx="1792565" cy="600084"/>
                          </a:xfrm>
                          <a:prstGeom prst="straightConnector1">
                            <a:avLst/>
                          </a:prstGeom>
                          <a:noFill/>
                          <a:ln w="6350" cap="flat" cmpd="sng" algn="ctr">
                            <a:solidFill>
                              <a:srgbClr val="4472C4"/>
                            </a:solidFill>
                            <a:prstDash val="solid"/>
                            <a:miter lim="800000"/>
                            <a:tailEnd type="triangle"/>
                          </a:ln>
                          <a:effectLst/>
                        </wps:spPr>
                        <wps:bodyPr/>
                      </wps:wsp>
                      <wps:wsp>
                        <wps:cNvPr id="365" name="Straight Arrow Connector 365"/>
                        <wps:cNvCnPr/>
                        <wps:spPr>
                          <a:xfrm>
                            <a:off x="503670" y="740491"/>
                            <a:ext cx="480921" cy="600065"/>
                          </a:xfrm>
                          <a:prstGeom prst="straightConnector1">
                            <a:avLst/>
                          </a:prstGeom>
                          <a:noFill/>
                          <a:ln w="6350" cap="flat" cmpd="sng" algn="ctr">
                            <a:solidFill>
                              <a:srgbClr val="4472C4"/>
                            </a:solidFill>
                            <a:prstDash val="solid"/>
                            <a:miter lim="800000"/>
                            <a:tailEnd type="triangle"/>
                          </a:ln>
                          <a:effectLst/>
                        </wps:spPr>
                        <wps:bodyPr/>
                      </wps:wsp>
                      <wps:wsp>
                        <wps:cNvPr id="322" name="Rectangle 322"/>
                        <wps:cNvSpPr/>
                        <wps:spPr>
                          <a:xfrm>
                            <a:off x="442109" y="1927289"/>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323" name="Rectangle 323"/>
                        <wps:cNvSpPr/>
                        <wps:spPr>
                          <a:xfrm>
                            <a:off x="1969437" y="1631901"/>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324" name="Rectangle 324"/>
                        <wps:cNvSpPr/>
                        <wps:spPr>
                          <a:xfrm>
                            <a:off x="3450225" y="1316316"/>
                            <a:ext cx="91440" cy="137160"/>
                          </a:xfrm>
                          <a:prstGeom prst="rect">
                            <a:avLst/>
                          </a:prstGeom>
                          <a:solidFill>
                            <a:srgbClr val="70AD47">
                              <a:lumMod val="40000"/>
                              <a:lumOff val="60000"/>
                            </a:srgbClr>
                          </a:solidFill>
                          <a:ln w="952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325" name="Rectangle 325"/>
                        <wps:cNvSpPr/>
                        <wps:spPr>
                          <a:xfrm>
                            <a:off x="1875455" y="1340601"/>
                            <a:ext cx="90505" cy="731823"/>
                          </a:xfrm>
                          <a:prstGeom prst="rect">
                            <a:avLst/>
                          </a:prstGeom>
                          <a:solidFill>
                            <a:srgbClr val="ED7D31"/>
                          </a:solidFill>
                          <a:ln w="952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328" name="Rectangle 328"/>
                        <wps:cNvSpPr/>
                        <wps:spPr>
                          <a:xfrm>
                            <a:off x="3359420" y="1317109"/>
                            <a:ext cx="90805" cy="730092"/>
                          </a:xfrm>
                          <a:prstGeom prst="rect">
                            <a:avLst/>
                          </a:prstGeom>
                          <a:solidFill>
                            <a:srgbClr val="ED7D31"/>
                          </a:solidFill>
                          <a:ln w="952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c:wpc>
                  </a:graphicData>
                </a:graphic>
              </wp:inline>
            </w:drawing>
          </mc:Choice>
          <mc:Fallback>
            <w:pict>
              <v:group w14:anchorId="4B28BF8B" id="_x0000_s1265" editas="canvas" style="width:6in;height:175.7pt;mso-position-horizontal-relative:char;mso-position-vertical-relative:line" coordsize="54864,223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">
                <v:shape id="_x0000_s1266" type="#_x0000_t75" style="position:absolute;width:54864;height:22313;visibility:visible;mso-wrap-style:square">
                  <v:fill o:detectmouseclick="t"/>
                  <v:path o:connecttype="none"/>
                </v:shape>
                <v:rect id="Rectangle 16" o:spid="_x0000_s1267" style="position:absolute;left:3200;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" fillcolor="#b4c7e7" strokecolor="windowText">
                  <v:textbox>
                    <w:txbxContent>
                      <w:p w14:paraId="3CA5E40E" w14:textId="77777777" w:rsidR="00B100EE" w:rsidRPr="00DB0528" w:rsidRDefault="00B100EE" w:rsidP="00B100EE">
                        <w:pPr>
                          <w:jc w:val="center"/>
                          <w:rPr>
                            <w:color w:val="000000"/>
                          </w:rPr>
                        </w:pPr>
                        <w:r w:rsidRPr="00DB0528">
                          <w:rPr>
                            <w:color w:val="000000"/>
                          </w:rPr>
                          <w:t>0</w:t>
                        </w:r>
                      </w:p>
                    </w:txbxContent>
                  </v:textbox>
                </v:rect>
                <v:rect id="Rectangle 17" o:spid="_x0000_s1268" style="position:absolute;left:5943;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" fillcolor="#b4c7e7" strokecolor="windowText">
                  <v:textbox>
                    <w:txbxContent>
                      <w:p w14:paraId="59BCB3AD" w14:textId="77777777" w:rsidR="00B100EE" w:rsidRPr="00DB0528" w:rsidRDefault="00B100EE" w:rsidP="00B100EE">
                        <w:pPr>
                          <w:jc w:val="center"/>
                          <w:rPr>
                            <w:color w:val="000000"/>
                          </w:rPr>
                        </w:pPr>
                        <w:r w:rsidRPr="00DB0528">
                          <w:rPr>
                            <w:color w:val="000000"/>
                          </w:rPr>
                          <w:t>1</w:t>
                        </w:r>
                      </w:p>
                    </w:txbxContent>
                  </v:textbox>
                </v:rect>
                <v:rect id="Rectangle 18" o:spid="_x0000_s1269" style="position:absolute;left:8686;top:4661;width:2744;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" fillcolor="#b4c7e7" strokecolor="windowText">
                  <v:textbox>
                    <w:txbxContent>
                      <w:p w14:paraId="0D18BD4B" w14:textId="77777777" w:rsidR="00B100EE" w:rsidRPr="00DB0528" w:rsidRDefault="00B100EE" w:rsidP="00B100EE">
                        <w:pPr>
                          <w:jc w:val="center"/>
                          <w:rPr>
                            <w:color w:val="000000"/>
                          </w:rPr>
                        </w:pPr>
                        <w:r w:rsidRPr="00DB0528">
                          <w:rPr>
                            <w:color w:val="000000"/>
                          </w:rPr>
                          <w:t>2</w:t>
                        </w:r>
                      </w:p>
                    </w:txbxContent>
                  </v:textbox>
                </v:rect>
                <v:rect id="Rectangle 19" o:spid="_x0000_s1270" style="position:absolute;left:11430;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" fillcolor="#b4c7e7" strokecolor="windowText">
                  <v:textbox>
                    <w:txbxContent>
                      <w:p w14:paraId="0F0004ED" w14:textId="77777777" w:rsidR="00B100EE" w:rsidRPr="00DB0528" w:rsidRDefault="00B100EE" w:rsidP="00B100EE">
                        <w:pPr>
                          <w:jc w:val="center"/>
                          <w:rPr>
                            <w:color w:val="000000"/>
                          </w:rPr>
                        </w:pPr>
                        <w:r w:rsidRPr="00DB0528">
                          <w:rPr>
                            <w:color w:val="000000"/>
                          </w:rPr>
                          <w:t>3</w:t>
                        </w:r>
                      </w:p>
                    </w:txbxContent>
                  </v:textbox>
                </v:rect>
                <v:rect id="Rectangle 20" o:spid="_x0000_s1271" style="position:absolute;left:14173;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" fillcolor="#b4c7e7" strokecolor="windowText">
                  <v:textbox>
                    <w:txbxContent>
                      <w:p w14:paraId="6ACD8C4E" w14:textId="77777777" w:rsidR="00B100EE" w:rsidRPr="00DB0528" w:rsidRDefault="00B100EE" w:rsidP="00B100EE">
                        <w:pPr>
                          <w:jc w:val="center"/>
                          <w:rPr>
                            <w:color w:val="000000"/>
                          </w:rPr>
                        </w:pPr>
                        <w:r w:rsidRPr="00DB0528">
                          <w:rPr>
                            <w:color w:val="000000"/>
                          </w:rPr>
                          <w:t>4</w:t>
                        </w:r>
                      </w:p>
                    </w:txbxContent>
                  </v:textbox>
                </v:rect>
                <v:rect id="Rectangle 21" o:spid="_x0000_s1272" style="position:absolute;left:16916;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" fillcolor="#b4c7e7" strokecolor="windowText">
                  <v:textbox>
                    <w:txbxContent>
                      <w:p w14:paraId="2871EFED" w14:textId="77777777" w:rsidR="00B100EE" w:rsidRPr="00DB0528" w:rsidRDefault="00B100EE" w:rsidP="00B100EE">
                        <w:pPr>
                          <w:jc w:val="center"/>
                          <w:rPr>
                            <w:color w:val="000000"/>
                          </w:rPr>
                        </w:pPr>
                        <w:r w:rsidRPr="00DB0528">
                          <w:rPr>
                            <w:color w:val="000000"/>
                          </w:rPr>
                          <w:t>5</w:t>
                        </w:r>
                      </w:p>
                    </w:txbxContent>
                  </v:textbox>
                </v:rect>
                <v:rect id="Rectangle 22" o:spid="_x0000_s1273" style="position:absolute;left:19659;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" fillcolor="#b4c7e7" strokecolor="windowText">
                  <v:textbox>
                    <w:txbxContent>
                      <w:p w14:paraId="55538894" w14:textId="77777777" w:rsidR="00B100EE" w:rsidRPr="00DB0528" w:rsidRDefault="00B100EE" w:rsidP="00B100EE">
                        <w:pPr>
                          <w:jc w:val="center"/>
                          <w:rPr>
                            <w:color w:val="000000"/>
                          </w:rPr>
                        </w:pPr>
                        <w:r w:rsidRPr="00DB0528">
                          <w:rPr>
                            <w:color w:val="000000"/>
                          </w:rPr>
                          <w:t>6</w:t>
                        </w:r>
                      </w:p>
                    </w:txbxContent>
                  </v:textbox>
                </v:rect>
                <v:rect id="Rectangle 23" o:spid="_x0000_s1274" style="position:absolute;left:22402;top:4661;width:2744;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" fillcolor="#b4c7e7" strokecolor="windowText">
                  <v:textbox>
                    <w:txbxContent>
                      <w:p w14:paraId="4F801577" w14:textId="77777777" w:rsidR="00B100EE" w:rsidRPr="00DB0528" w:rsidRDefault="00B100EE" w:rsidP="00B100EE">
                        <w:pPr>
                          <w:jc w:val="center"/>
                          <w:rPr>
                            <w:color w:val="000000"/>
                          </w:rPr>
                        </w:pPr>
                        <w:r w:rsidRPr="00DB0528">
                          <w:rPr>
                            <w:color w:val="000000"/>
                          </w:rPr>
                          <w:t>7</w:t>
                        </w:r>
                      </w:p>
                    </w:txbxContent>
                  </v:textbox>
                </v:rect>
                <v:rect id="Rectangle 24" o:spid="_x0000_s1275" style="position:absolute;left:25146;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" fillcolor="#b4c7e7" strokecolor="windowText">
                  <v:textbox>
                    <w:txbxContent>
                      <w:p w14:paraId="2C291E2E" w14:textId="77777777" w:rsidR="00B100EE" w:rsidRPr="00DB0528" w:rsidRDefault="00B100EE" w:rsidP="00B100EE">
                        <w:pPr>
                          <w:jc w:val="center"/>
                          <w:rPr>
                            <w:color w:val="000000"/>
                          </w:rPr>
                        </w:pPr>
                        <w:r w:rsidRPr="00DB0528">
                          <w:rPr>
                            <w:color w:val="000000"/>
                          </w:rPr>
                          <w:t>8</w:t>
                        </w:r>
                      </w:p>
                    </w:txbxContent>
                  </v:textbox>
                </v:rect>
                <v:rect id="Rectangle 25" o:spid="_x0000_s1276" style="position:absolute;left:27889;top:466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" fillcolor="#b4c7e7" strokecolor="windowText">
                  <v:textbox>
                    <w:txbxContent>
                      <w:p w14:paraId="48B7097B" w14:textId="77777777" w:rsidR="00B100EE" w:rsidRPr="00DB0528" w:rsidRDefault="00B100EE" w:rsidP="00B100EE">
                        <w:pPr>
                          <w:jc w:val="center"/>
                          <w:rPr>
                            <w:color w:val="000000"/>
                          </w:rPr>
                        </w:pPr>
                        <w:r w:rsidRPr="00DB0528">
                          <w:rPr>
                            <w:color w:val="000000"/>
                          </w:rPr>
                          <w:t>9</w:t>
                        </w:r>
                      </w:p>
                    </w:txbxContent>
                  </v:textbox>
                </v:rect>
                <v:shape id="Right Brace 26" o:spid="_x0000_s1277" type="#_x0000_t88" style="position:absolute;left:16230;top:-10280;width:1372;height:2743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" adj="90" strokecolor="windowText" strokeweight=".5pt">
                  <v:stroke joinstyle="miter"/>
                </v:shape>
                <v:shape id="Text Box 27" o:spid="_x0000_s1278" type="#_x0000_t202" style="position:absolute;left:14173;top:464;width:9601;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" fillcolor="window" stroked="f" strokeweight=".5pt">
                  <v:textbox inset="0,0,0,0">
                    <w:txbxContent>
                      <w:p w14:paraId="0B52564D" w14:textId="77777777" w:rsidR="00B100EE" w:rsidRDefault="00B100EE" w:rsidP="00B100EE">
                        <w:pPr>
                          <w:spacing w:after="0"/>
                        </w:pPr>
                        <w:r>
                          <w:t>10 ms</w:t>
                        </w:r>
                      </w:p>
                    </w:txbxContent>
                  </v:textbox>
                </v:shape>
                <v:rect id="Rectangle 28" o:spid="_x0000_s1279" style="position:absolute;left:33594;top:13171;width:12795;height:7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" fillcolor="window" strokecolor="windowText"/>
                <v:rect id="Rectangle 225" o:spid="_x0000_s1280" style="position:absolute;left:45475;top:13163;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" fillcolor="#c5e0b4" strokecolor="windowText"/>
                <v:rect id="Rectangle 226" o:spid="_x0000_s1281" style="position:absolute;left:44560;top:13163;width:915;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" fillcolor="#c5e0b4" strokecolor="windowText"/>
                <v:rect id="Rectangle 227" o:spid="_x0000_s1282" style="position:absolute;left:43646;top:13163;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" fillcolor="red" strokecolor="windowText"/>
                <v:rect id="Rectangle 228" o:spid="_x0000_s1283" style="position:absolute;left:42731;top:13163;width:915;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" fillcolor="#c5e0b4" strokecolor="windowText"/>
                <v:rect id="Rectangle 229" o:spid="_x0000_s1284" style="position:absolute;left:41817;top:13163;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" fillcolor="#c5e0b4" strokecolor="windowText"/>
                <v:rect id="Rectangle 230" o:spid="_x0000_s1285" style="position:absolute;left:40903;top:13163;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" fillcolor="#c5e0b4" strokecolor="windowText"/>
                <v:rect id="Rectangle 231" o:spid="_x0000_s1286" style="position:absolute;left:39988;top:13163;width:915;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" fillcolor="#c5e0b4" strokecolor="windowText"/>
                <v:rect id="Rectangle 232" o:spid="_x0000_s1287" style="position:absolute;left:39074;top:13163;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" fillcolor="#c5e0b4" strokecolor="windowText"/>
                <v:rect id="Rectangle 233" o:spid="_x0000_s1288" style="position:absolute;left:38159;top:13163;width:915;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" fillcolor="#c5e0b4" strokecolor="windowText"/>
                <v:rect id="Rectangle 234" o:spid="_x0000_s1289" style="position:absolute;left:37245;top:13163;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" fillcolor="#c5e0b4" strokecolor="windowText"/>
                <v:rect id="Rectangle 264" o:spid="_x0000_s1290" style="position:absolute;left:36331;top:13163;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" fillcolor="#c5e0b4" strokecolor="windowText"/>
                <v:rect id="Rectangle 69" o:spid="_x0000_s1291" style="position:absolute;left:35416;top:13163;width:915;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" fillcolor="red" strokecolor="windowText"/>
                <v:rect id="Rectangle 301" o:spid="_x0000_s1292" style="position:absolute;left:18754;top:13405;width:12840;height:73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" fillcolor="window" strokecolor="windowText"/>
                <v:rect id="Rectangle 304" o:spid="_x0000_s1293" style="position:absolute;left:30679;top:16319;width:915;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" fillcolor="#c5e0b4" strokecolor="windowText"/>
                <v:rect id="Rectangle 305" o:spid="_x0000_s1294" style="position:absolute;left:29765;top:16319;width:914;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" fillcolor="#c5e0b4" strokecolor="windowText"/>
                <v:rect id="Rectangle 306" o:spid="_x0000_s1295" style="position:absolute;left:28850;top:16319;width:915;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" fillcolor="red" strokecolor="windowText"/>
                <v:rect id="Rectangle 307" o:spid="_x0000_s1296" style="position:absolute;left:27936;top:16319;width:914;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" fillcolor="#c5e0b4" strokecolor="windowText"/>
                <v:rect id="Rectangle 308" o:spid="_x0000_s1297" style="position:absolute;left:27022;top:16319;width:914;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" fillcolor="#c5e0b4" strokecolor="windowText"/>
                <v:rect id="Rectangle 309" o:spid="_x0000_s1298" style="position:absolute;left:26107;top:16319;width:915;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" fillcolor="#c5e0b4" strokecolor="windowText"/>
                <v:rect id="Rectangle 310" o:spid="_x0000_s1299" style="position:absolute;left:25193;top:16319;width:914;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" fillcolor="#c5e0b4" strokecolor="windowText"/>
                <v:rect id="Rectangle 311" o:spid="_x0000_s1300" style="position:absolute;left:24278;top:16319;width:915;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" fillcolor="#c5e0b4" strokecolor="windowText"/>
                <v:rect id="Rectangle 312" o:spid="_x0000_s1301" style="position:absolute;left:23364;top:16319;width:914;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" fillcolor="#c5e0b4" strokecolor="windowText"/>
                <v:rect id="Rectangle 313" o:spid="_x0000_s1302" style="position:absolute;left:22450;top:16319;width:914;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" fillcolor="#c5e0b4" strokecolor="windowText"/>
                <v:rect id="Rectangle 314" o:spid="_x0000_s1303" style="position:absolute;left:21535;top:16319;width:915;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" fillcolor="#c5e0b4" strokecolor="windowText"/>
                <v:rect id="Rectangle 315" o:spid="_x0000_s1304" style="position:absolute;left:20621;top:16319;width:914;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" fillcolor="red" strokecolor="windowText"/>
                <v:rect id="Rectangle 316" o:spid="_x0000_s1305" style="position:absolute;left:3489;top:13406;width:12840;height:7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" fillcolor="window" strokecolor="windowText"/>
                <v:rect id="Rectangle 317" o:spid="_x0000_s1306" style="position:absolute;left:3489;top:13406;width:932;height:7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" fillcolor="#ed7d31" strokecolor="windowText"/>
                <v:rect id="Rectangle 319" o:spid="_x0000_s1307" style="position:absolute;left:15414;top:19289;width:915;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" fillcolor="#c5e0b4" strokecolor="windowText"/>
                <v:rect id="Rectangle 123" o:spid="_x0000_s1308" style="position:absolute;left:14500;top:19289;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" fillcolor="#c5e0b4" strokecolor="windowText"/>
                <v:rect id="Rectangle 352" o:spid="_x0000_s1309" style="position:absolute;left:13585;top:19289;width:915;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" fillcolor="red" strokecolor="windowText"/>
                <v:rect id="Rectangle 353" o:spid="_x0000_s1310" style="position:absolute;left:12671;top:19289;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" fillcolor="#c5e0b4" strokecolor="windowText"/>
                <v:rect id="Rectangle 354" o:spid="_x0000_s1311" style="position:absolute;left:11757;top:19289;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" fillcolor="#c5e0b4" strokecolor="windowText"/>
                <v:rect id="Rectangle 355" o:spid="_x0000_s1312" style="position:absolute;left:10842;top:19289;width:915;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" fillcolor="#c5e0b4" strokecolor="windowText"/>
                <v:rect id="Rectangle 357" o:spid="_x0000_s1313" style="position:absolute;left:9928;top:19289;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" fillcolor="#c5e0b4" strokecolor="windowText"/>
                <v:rect id="Rectangle 358" o:spid="_x0000_s1314" style="position:absolute;left:9013;top:19289;width:915;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" fillcolor="#c5e0b4" strokecolor="windowText"/>
                <v:rect id="Rectangle 359" o:spid="_x0000_s1315" style="position:absolute;left:8099;top:19289;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" fillcolor="#c5e0b4" strokecolor="windowText"/>
                <v:rect id="Rectangle 360" o:spid="_x0000_s1316" style="position:absolute;left:7185;top:19289;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" fillcolor="#c5e0b4" strokecolor="windowText"/>
                <v:rect id="Rectangle 361" o:spid="_x0000_s1317" style="position:absolute;left:6270;top:19289;width:915;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" fillcolor="#c5e0b4" strokecolor="windowText"/>
                <v:rect id="Rectangle 362" o:spid="_x0000_s1318" style="position:absolute;left:5356;top:19289;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" fillcolor="red" strokecolor="windowText"/>
                <v:shape id="Straight Arrow Connector 363" o:spid="_x0000_s1319" type="#_x0000_t32" style="position:absolute;left:10058;top:7404;width:30845;height:57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" strokecolor="#4472c4" strokeweight=".5pt">
                  <v:stroke endarrow="block" joinstyle="miter"/>
                </v:shape>
                <v:shape id="Straight Arrow Connector 364" o:spid="_x0000_s1320" type="#_x0000_t32" style="position:absolute;left:7185;top:7404;width:17925;height:60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" strokecolor="#4472c4" strokeweight=".5pt">
                  <v:stroke endarrow="block" joinstyle="miter"/>
                </v:shape>
                <v:shape id="Straight Arrow Connector 365" o:spid="_x0000_s1321" type="#_x0000_t32" style="position:absolute;left:5036;top:7404;width:4809;height:60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" strokecolor="#4472c4" strokeweight=".5pt">
                  <v:stroke endarrow="block" joinstyle="miter"/>
                </v:shape>
                <v:rect id="Rectangle 322" o:spid="_x0000_s1322" style="position:absolute;left:4421;top:19272;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" fillcolor="#c5e0b4" strokecolor="windowText"/>
                <v:rect id="Rectangle 323" o:spid="_x0000_s1323" style="position:absolute;left:19694;top:16319;width:914;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" fillcolor="#c5e0b4" strokecolor="windowText"/>
                <v:rect id="Rectangle 324" o:spid="_x0000_s1324" style="position:absolute;left:34502;top:13163;width:914;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" fillcolor="#c5e0b4" strokecolor="windowText"/>
                <v:rect id="Rectangle 325" o:spid="_x0000_s1325" style="position:absolute;left:18754;top:13406;width:905;height:7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" fillcolor="#ed7d31" strokecolor="windowText"/>
                <v:rect id="Rectangle 328" o:spid="_x0000_s1326" style="position:absolute;left:33594;top:13171;width:908;height:7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" fillcolor="#ed7d31" strokecolor="windowText"/>
                <w10:anchorlock/>
              </v:group>
            </w:pict>
          </mc:Fallback>
        </mc:AlternateContent>
      </w:r>
    </w:p>
    <w:p w14:paraId="39052699" w14:textId="73431748" w:rsidR="008B0879" w:rsidRPr="003E393E" w:rsidRDefault="008B0879" w:rsidP="00CA20E7">
      <w:pPr>
        <w:tabs>
          <w:tab w:val="left" w:pos="7935"/>
        </w:tabs>
        <w:rPr>
          <w:noProof/>
          <w:lang w:val="en-US"/>
        </w:rPr>
      </w:pPr>
      <w:r>
        <w:rPr>
          <w:noProof/>
          <w:lang w:val="en-US"/>
        </w:rPr>
        <w:t xml:space="preserve">With such approach, there is no need to modify the slot or signal structure for these TMs and common </w:t>
      </w:r>
      <w:r w:rsidR="0005411D">
        <w:rPr>
          <w:noProof/>
          <w:lang w:val="en-US"/>
        </w:rPr>
        <w:t xml:space="preserve">PDCCH </w:t>
      </w:r>
      <w:r>
        <w:rPr>
          <w:noProof/>
          <w:lang w:val="en-US"/>
        </w:rPr>
        <w:t>configation holds</w:t>
      </w:r>
      <w:r w:rsidR="0005411D">
        <w:rPr>
          <w:noProof/>
          <w:lang w:val="en-US"/>
        </w:rPr>
        <w:t xml:space="preserve"> for all TMs</w:t>
      </w:r>
      <w:r>
        <w:rPr>
          <w:noProof/>
          <w:lang w:val="en-US"/>
        </w:rPr>
        <w:t>.</w:t>
      </w:r>
      <w:r w:rsidR="002B5191">
        <w:rPr>
          <w:noProof/>
          <w:lang w:val="en-US"/>
        </w:rPr>
        <w:t xml:space="preserve"> </w:t>
      </w:r>
    </w:p>
    <w:p w14:paraId="669FB2D5" w14:textId="77777777" w:rsidR="00904C26" w:rsidRDefault="00904C26" w:rsidP="00904C26">
      <w:pPr>
        <w:pStyle w:val="Heading1"/>
        <w:numPr>
          <w:ilvl w:val="0"/>
          <w:numId w:val="19"/>
        </w:numPr>
        <w:rPr>
          <w:lang w:val="en-US"/>
        </w:rPr>
      </w:pPr>
      <w:r>
        <w:rPr>
          <w:lang w:val="en-US"/>
        </w:rPr>
        <w:t>Conclusion</w:t>
      </w:r>
    </w:p>
    <w:p w14:paraId="42901A7B" w14:textId="7CE6347C" w:rsidR="00213665" w:rsidRPr="00F50CA4" w:rsidRDefault="00904C26" w:rsidP="00213665">
      <w:pPr>
        <w:tabs>
          <w:tab w:val="left" w:pos="7935"/>
        </w:tabs>
        <w:rPr>
          <w:lang w:val="en-US"/>
        </w:rPr>
      </w:pPr>
      <w:r w:rsidRPr="00F50CA4">
        <w:rPr>
          <w:lang w:val="en-US"/>
        </w:rPr>
        <w:t>In t</w:t>
      </w:r>
      <w:r w:rsidRPr="00F50CA4">
        <w:t xml:space="preserve">his </w:t>
      </w:r>
      <w:r w:rsidR="0038651D" w:rsidRPr="00F50CA4">
        <w:t>contribution,</w:t>
      </w:r>
      <w:r w:rsidRPr="00F50CA4">
        <w:t xml:space="preserve"> we </w:t>
      </w:r>
      <w:r w:rsidR="00F559EC" w:rsidRPr="00F50CA4">
        <w:t>discuss</w:t>
      </w:r>
      <w:r w:rsidR="00213665">
        <w:t xml:space="preserve"> </w:t>
      </w:r>
      <w:r w:rsidR="00213665">
        <w:rPr>
          <w:lang w:val="en-US"/>
        </w:rPr>
        <w:t>synchronization design for TM2 taking into account way forward [5].</w:t>
      </w:r>
      <w:r w:rsidR="002B5191">
        <w:rPr>
          <w:lang w:val="en-US"/>
        </w:rPr>
        <w:t xml:space="preserve"> </w:t>
      </w:r>
      <w:r w:rsidR="002B5191">
        <w:rPr>
          <w:rFonts w:eastAsia="Batang"/>
          <w:lang w:eastAsia="ko-KR"/>
        </w:rPr>
        <w:t xml:space="preserve">We propose to use the updated configuration of the PDCCH </w:t>
      </w:r>
      <w:r w:rsidR="005A7BB8">
        <w:rPr>
          <w:rFonts w:eastAsia="Batang"/>
          <w:lang w:eastAsia="ko-KR"/>
        </w:rPr>
        <w:t xml:space="preserve">that is discussed in </w:t>
      </w:r>
      <w:r w:rsidR="005A7BB8" w:rsidRPr="00006EB4">
        <w:rPr>
          <w:rFonts w:eastAsia="Batang"/>
          <w:lang w:eastAsia="ko-KR"/>
        </w:rPr>
        <w:t>[6]</w:t>
      </w:r>
      <w:r w:rsidR="005A7BB8">
        <w:rPr>
          <w:rFonts w:eastAsia="Batang"/>
          <w:lang w:eastAsia="ko-KR"/>
        </w:rPr>
        <w:t xml:space="preserve"> </w:t>
      </w:r>
      <w:r w:rsidR="002B5191">
        <w:rPr>
          <w:rFonts w:eastAsia="Batang"/>
          <w:lang w:eastAsia="ko-KR"/>
        </w:rPr>
        <w:t>to obtain the synchronization for Test Model 2.</w:t>
      </w:r>
      <w:r w:rsidR="005A7BB8">
        <w:rPr>
          <w:rFonts w:eastAsia="Batang"/>
          <w:lang w:eastAsia="ko-KR"/>
        </w:rPr>
        <w:t xml:space="preserve"> </w:t>
      </w:r>
      <w:r w:rsidR="005A7BB8">
        <w:rPr>
          <w:noProof/>
          <w:lang w:val="en-US"/>
        </w:rPr>
        <w:t>Draft CRs that included these update for conducted conformance test specification 38.141-1 are submit</w:t>
      </w:r>
      <w:r w:rsidR="00012608">
        <w:rPr>
          <w:noProof/>
          <w:lang w:val="en-US"/>
        </w:rPr>
        <w:t>t</w:t>
      </w:r>
      <w:r w:rsidR="005A7BB8">
        <w:rPr>
          <w:noProof/>
          <w:lang w:val="en-US"/>
        </w:rPr>
        <w:t>ed in [7] and for OTA provided in [8].</w:t>
      </w:r>
      <w:bookmarkStart w:id="1" w:name="_GoBack"/>
      <w:bookmarkEnd w:id="1"/>
    </w:p>
    <w:p w14:paraId="1FC613C4" w14:textId="77777777" w:rsidR="00904C26" w:rsidRDefault="00904C26" w:rsidP="00904C26">
      <w:pPr>
        <w:pStyle w:val="Heading1"/>
        <w:ind w:left="0" w:firstLine="0"/>
        <w:rPr>
          <w:lang w:val="en-US"/>
        </w:rPr>
      </w:pPr>
      <w:r w:rsidRPr="00A51BCB">
        <w:rPr>
          <w:lang w:val="en-US"/>
        </w:rPr>
        <w:t>References</w:t>
      </w:r>
    </w:p>
    <w:p w14:paraId="0CF11B8D" w14:textId="77777777" w:rsidR="007938F7" w:rsidRDefault="007938F7" w:rsidP="007938F7">
      <w:pPr>
        <w:pStyle w:val="EX"/>
        <w:numPr>
          <w:ilvl w:val="0"/>
          <w:numId w:val="14"/>
        </w:numPr>
        <w:tabs>
          <w:tab w:val="left" w:pos="426"/>
        </w:tabs>
        <w:overflowPunct/>
        <w:autoSpaceDE/>
        <w:autoSpaceDN/>
        <w:adjustRightInd/>
        <w:textAlignment w:val="auto"/>
      </w:pPr>
      <w:r>
        <w:t xml:space="preserve">R4-1816724 TP for TS38.141-1 base conformation test models (Section 4.9.2.2), Huawei, </w:t>
      </w:r>
      <w:proofErr w:type="spellStart"/>
      <w:r>
        <w:t>HiSilicon</w:t>
      </w:r>
      <w:proofErr w:type="spellEnd"/>
    </w:p>
    <w:p w14:paraId="18BA9F6E" w14:textId="77777777" w:rsidR="007938F7" w:rsidRDefault="007938F7" w:rsidP="007938F7">
      <w:pPr>
        <w:pStyle w:val="EX"/>
        <w:numPr>
          <w:ilvl w:val="0"/>
          <w:numId w:val="14"/>
        </w:numPr>
        <w:tabs>
          <w:tab w:val="left" w:pos="426"/>
        </w:tabs>
        <w:overflowPunct/>
        <w:autoSpaceDE/>
        <w:autoSpaceDN/>
        <w:adjustRightInd/>
        <w:textAlignment w:val="auto"/>
      </w:pPr>
      <w:r>
        <w:t>R4-1816726 TP to TS 38.141-2: FR2 test model(Section 4.9.2), ZTE Corporation</w:t>
      </w:r>
    </w:p>
    <w:p w14:paraId="4A830312" w14:textId="77777777" w:rsidR="007938F7" w:rsidRDefault="007938F7" w:rsidP="007938F7">
      <w:pPr>
        <w:pStyle w:val="EX"/>
        <w:numPr>
          <w:ilvl w:val="0"/>
          <w:numId w:val="14"/>
        </w:numPr>
        <w:tabs>
          <w:tab w:val="left" w:pos="426"/>
        </w:tabs>
        <w:overflowPunct/>
        <w:autoSpaceDE/>
        <w:autoSpaceDN/>
        <w:adjustRightInd/>
        <w:textAlignment w:val="auto"/>
      </w:pPr>
      <w:r>
        <w:t>R4-1816725 TP to TS 38.141-1: 4.9.2.3 Data content of Physical channels and Signals for NR-FR1-TM, Nokia</w:t>
      </w:r>
    </w:p>
    <w:p w14:paraId="1F19A7A7" w14:textId="77777777" w:rsidR="00724F72" w:rsidRDefault="007938F7" w:rsidP="007938F7">
      <w:pPr>
        <w:pStyle w:val="EX"/>
        <w:numPr>
          <w:ilvl w:val="0"/>
          <w:numId w:val="14"/>
        </w:numPr>
        <w:tabs>
          <w:tab w:val="left" w:pos="426"/>
        </w:tabs>
        <w:overflowPunct/>
        <w:autoSpaceDE/>
        <w:autoSpaceDN/>
        <w:adjustRightInd/>
        <w:textAlignment w:val="auto"/>
      </w:pPr>
      <w:r>
        <w:t>R4-1816735 TP to TS 38.141-2: Section 4.9.2.3 Data content for PHY channels, Ericsson</w:t>
      </w:r>
    </w:p>
    <w:p w14:paraId="36416A8A" w14:textId="370D3520" w:rsidR="007938F7" w:rsidRDefault="007938F7" w:rsidP="007938F7">
      <w:pPr>
        <w:pStyle w:val="EX"/>
        <w:numPr>
          <w:ilvl w:val="0"/>
          <w:numId w:val="14"/>
        </w:numPr>
        <w:tabs>
          <w:tab w:val="left" w:pos="426"/>
        </w:tabs>
        <w:overflowPunct/>
        <w:autoSpaceDE/>
        <w:autoSpaceDN/>
        <w:adjustRightInd/>
        <w:textAlignment w:val="auto"/>
      </w:pPr>
      <w:r>
        <w:t xml:space="preserve">R4-1816728 </w:t>
      </w:r>
      <w:r w:rsidRPr="007938F7">
        <w:t>WF on Synchronization design for TM2 for FR1 and FR2</w:t>
      </w:r>
      <w:r>
        <w:t>, Ericsson</w:t>
      </w:r>
    </w:p>
    <w:p w14:paraId="10BBD59C" w14:textId="333869CA" w:rsidR="002B5191" w:rsidRPr="009F43B1" w:rsidRDefault="006864BA" w:rsidP="007938F7">
      <w:pPr>
        <w:pStyle w:val="EX"/>
        <w:numPr>
          <w:ilvl w:val="0"/>
          <w:numId w:val="14"/>
        </w:numPr>
        <w:tabs>
          <w:tab w:val="left" w:pos="426"/>
        </w:tabs>
        <w:overflowPunct/>
        <w:autoSpaceDE/>
        <w:autoSpaceDN/>
        <w:adjustRightInd/>
        <w:textAlignment w:val="auto"/>
      </w:pPr>
      <w:r w:rsidRPr="009F43B1">
        <w:t>R4-19</w:t>
      </w:r>
      <w:r w:rsidR="009F43B1" w:rsidRPr="009F43B1">
        <w:t>01328</w:t>
      </w:r>
      <w:r w:rsidR="005A7BB8" w:rsidRPr="009F43B1">
        <w:t xml:space="preserve"> On filling remaining RBs of PDDCH in test models, Nokia, Nokia Shanghai Bell</w:t>
      </w:r>
    </w:p>
    <w:p w14:paraId="6A148F03" w14:textId="4E605C52" w:rsidR="005A7BB8" w:rsidRPr="009F43B1" w:rsidRDefault="005A7BB8" w:rsidP="007938F7">
      <w:pPr>
        <w:pStyle w:val="EX"/>
        <w:numPr>
          <w:ilvl w:val="0"/>
          <w:numId w:val="14"/>
        </w:numPr>
        <w:tabs>
          <w:tab w:val="left" w:pos="426"/>
        </w:tabs>
        <w:overflowPunct/>
        <w:autoSpaceDE/>
        <w:autoSpaceDN/>
        <w:adjustRightInd/>
        <w:textAlignment w:val="auto"/>
      </w:pPr>
      <w:r w:rsidRPr="009F43B1">
        <w:t>R4-190</w:t>
      </w:r>
      <w:r w:rsidR="009F43B1" w:rsidRPr="009F43B1">
        <w:t>1337</w:t>
      </w:r>
      <w:r w:rsidRPr="009F43B1">
        <w:t xml:space="preserve"> </w:t>
      </w:r>
      <w:r w:rsidR="00DD6E5B" w:rsidRPr="009F43B1">
        <w:t>Draft CR to 38.141-1 clause 4.9.2 Test models – filling PDCCH, Nokia, Nokia Shanghai Bell</w:t>
      </w:r>
    </w:p>
    <w:p w14:paraId="45AC605E" w14:textId="7B1DC4B5" w:rsidR="00DD6E5B" w:rsidRPr="009F43B1" w:rsidRDefault="00DD6E5B" w:rsidP="007938F7">
      <w:pPr>
        <w:pStyle w:val="EX"/>
        <w:numPr>
          <w:ilvl w:val="0"/>
          <w:numId w:val="14"/>
        </w:numPr>
        <w:tabs>
          <w:tab w:val="left" w:pos="426"/>
        </w:tabs>
        <w:overflowPunct/>
        <w:autoSpaceDE/>
        <w:autoSpaceDN/>
        <w:adjustRightInd/>
        <w:textAlignment w:val="auto"/>
      </w:pPr>
      <w:r w:rsidRPr="009F43B1">
        <w:t>R4-190</w:t>
      </w:r>
      <w:r w:rsidR="009F43B1" w:rsidRPr="009F43B1">
        <w:t>1338</w:t>
      </w:r>
      <w:r w:rsidRPr="009F43B1">
        <w:t xml:space="preserve"> Draft CR to 38.141-2 clause 4.9.2 Test models – filling PDCCH, Nokia, Nokia Shanghai Bell</w:t>
      </w:r>
    </w:p>
    <w:p w14:paraId="06A104CE" w14:textId="77777777" w:rsidR="007D5DA8" w:rsidRPr="00904C26" w:rsidRDefault="007D5DA8" w:rsidP="007D5DA8">
      <w:pPr>
        <w:pStyle w:val="EX"/>
        <w:tabs>
          <w:tab w:val="left" w:pos="426"/>
        </w:tabs>
        <w:overflowPunct/>
        <w:autoSpaceDE/>
        <w:autoSpaceDN/>
        <w:adjustRightInd/>
        <w:ind w:left="284" w:firstLine="0"/>
        <w:textAlignment w:val="auto"/>
      </w:pPr>
    </w:p>
    <w:bookmarkEnd w:id="0"/>
    <w:p w14:paraId="6A42100D" w14:textId="77777777" w:rsidR="00904C26" w:rsidRPr="00904C26" w:rsidRDefault="00904C26" w:rsidP="00904C26">
      <w:pPr>
        <w:rPr>
          <w:lang w:val="en-US"/>
        </w:rPr>
      </w:pPr>
    </w:p>
    <w:sectPr w:rsidR="00904C26" w:rsidRPr="00904C26" w:rsidSect="003D2D8F">
      <w:headerReference w:type="default" r:id="rId8"/>
      <w:footerReference w:type="default" r:id="rId9"/>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4354A" w14:textId="77777777" w:rsidR="005A0016" w:rsidRDefault="005A0016">
      <w:r>
        <w:separator/>
      </w:r>
    </w:p>
    <w:p w14:paraId="66CD0344" w14:textId="77777777" w:rsidR="005A0016" w:rsidRDefault="005A0016"/>
  </w:endnote>
  <w:endnote w:type="continuationSeparator" w:id="0">
    <w:p w14:paraId="2E24B7EB" w14:textId="77777777" w:rsidR="005A0016" w:rsidRDefault="005A0016">
      <w:r>
        <w:continuationSeparator/>
      </w:r>
    </w:p>
    <w:p w14:paraId="51B07E7F" w14:textId="77777777" w:rsidR="005A0016" w:rsidRDefault="005A00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00002FF" w:usb1="4000ACFF" w:usb2="00000001"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6534F"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95A6D" w14:textId="77777777" w:rsidR="005A0016" w:rsidRDefault="005A0016">
      <w:r>
        <w:separator/>
      </w:r>
    </w:p>
    <w:p w14:paraId="3DCEB8F0" w14:textId="77777777" w:rsidR="005A0016" w:rsidRDefault="005A0016"/>
  </w:footnote>
  <w:footnote w:type="continuationSeparator" w:id="0">
    <w:p w14:paraId="257933E3" w14:textId="77777777" w:rsidR="005A0016" w:rsidRDefault="005A0016">
      <w:r>
        <w:continuationSeparator/>
      </w:r>
    </w:p>
    <w:p w14:paraId="35C85E56" w14:textId="77777777" w:rsidR="005A0016" w:rsidRDefault="005A00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1957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350443"/>
    <w:multiLevelType w:val="hybridMultilevel"/>
    <w:tmpl w:val="E26CF6D2"/>
    <w:lvl w:ilvl="0" w:tplc="2D964AD2">
      <w:start w:val="4"/>
      <w:numFmt w:val="bullet"/>
      <w:lvlText w:val="-"/>
      <w:lvlJc w:val="left"/>
      <w:pPr>
        <w:ind w:left="408" w:hanging="360"/>
      </w:pPr>
      <w:rPr>
        <w:rFonts w:ascii="Times New Roman" w:eastAsia="Batang" w:hAnsi="Times New Roman" w:cs="Times New Roman" w:hint="default"/>
      </w:rPr>
    </w:lvl>
    <w:lvl w:ilvl="1" w:tplc="04150003" w:tentative="1">
      <w:start w:val="1"/>
      <w:numFmt w:val="bullet"/>
      <w:lvlText w:val="o"/>
      <w:lvlJc w:val="left"/>
      <w:pPr>
        <w:ind w:left="1128" w:hanging="360"/>
      </w:pPr>
      <w:rPr>
        <w:rFonts w:ascii="Courier New" w:hAnsi="Courier New" w:cs="Courier New" w:hint="default"/>
      </w:rPr>
    </w:lvl>
    <w:lvl w:ilvl="2" w:tplc="04150005" w:tentative="1">
      <w:start w:val="1"/>
      <w:numFmt w:val="bullet"/>
      <w:lvlText w:val=""/>
      <w:lvlJc w:val="left"/>
      <w:pPr>
        <w:ind w:left="1848" w:hanging="360"/>
      </w:pPr>
      <w:rPr>
        <w:rFonts w:ascii="Wingdings" w:hAnsi="Wingdings" w:hint="default"/>
      </w:rPr>
    </w:lvl>
    <w:lvl w:ilvl="3" w:tplc="04150001" w:tentative="1">
      <w:start w:val="1"/>
      <w:numFmt w:val="bullet"/>
      <w:lvlText w:val=""/>
      <w:lvlJc w:val="left"/>
      <w:pPr>
        <w:ind w:left="2568" w:hanging="360"/>
      </w:pPr>
      <w:rPr>
        <w:rFonts w:ascii="Symbol" w:hAnsi="Symbol" w:hint="default"/>
      </w:rPr>
    </w:lvl>
    <w:lvl w:ilvl="4" w:tplc="04150003" w:tentative="1">
      <w:start w:val="1"/>
      <w:numFmt w:val="bullet"/>
      <w:lvlText w:val="o"/>
      <w:lvlJc w:val="left"/>
      <w:pPr>
        <w:ind w:left="3288" w:hanging="360"/>
      </w:pPr>
      <w:rPr>
        <w:rFonts w:ascii="Courier New" w:hAnsi="Courier New" w:cs="Courier New" w:hint="default"/>
      </w:rPr>
    </w:lvl>
    <w:lvl w:ilvl="5" w:tplc="04150005" w:tentative="1">
      <w:start w:val="1"/>
      <w:numFmt w:val="bullet"/>
      <w:lvlText w:val=""/>
      <w:lvlJc w:val="left"/>
      <w:pPr>
        <w:ind w:left="4008" w:hanging="360"/>
      </w:pPr>
      <w:rPr>
        <w:rFonts w:ascii="Wingdings" w:hAnsi="Wingdings" w:hint="default"/>
      </w:rPr>
    </w:lvl>
    <w:lvl w:ilvl="6" w:tplc="04150001" w:tentative="1">
      <w:start w:val="1"/>
      <w:numFmt w:val="bullet"/>
      <w:lvlText w:val=""/>
      <w:lvlJc w:val="left"/>
      <w:pPr>
        <w:ind w:left="4728" w:hanging="360"/>
      </w:pPr>
      <w:rPr>
        <w:rFonts w:ascii="Symbol" w:hAnsi="Symbol" w:hint="default"/>
      </w:rPr>
    </w:lvl>
    <w:lvl w:ilvl="7" w:tplc="04150003" w:tentative="1">
      <w:start w:val="1"/>
      <w:numFmt w:val="bullet"/>
      <w:lvlText w:val="o"/>
      <w:lvlJc w:val="left"/>
      <w:pPr>
        <w:ind w:left="5448" w:hanging="360"/>
      </w:pPr>
      <w:rPr>
        <w:rFonts w:ascii="Courier New" w:hAnsi="Courier New" w:cs="Courier New" w:hint="default"/>
      </w:rPr>
    </w:lvl>
    <w:lvl w:ilvl="8" w:tplc="04150005" w:tentative="1">
      <w:start w:val="1"/>
      <w:numFmt w:val="bullet"/>
      <w:lvlText w:val=""/>
      <w:lvlJc w:val="left"/>
      <w:pPr>
        <w:ind w:left="6168"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263454"/>
    <w:multiLevelType w:val="hybridMultilevel"/>
    <w:tmpl w:val="99D274EC"/>
    <w:lvl w:ilvl="0" w:tplc="22965866">
      <w:start w:val="4"/>
      <w:numFmt w:val="bullet"/>
      <w:lvlText w:val="-"/>
      <w:lvlJc w:val="left"/>
      <w:pPr>
        <w:ind w:left="768" w:hanging="360"/>
      </w:pPr>
      <w:rPr>
        <w:rFonts w:ascii="Times New Roman" w:eastAsia="Batang" w:hAnsi="Times New Roman" w:cs="Times New Roman" w:hint="default"/>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10"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4"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5"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18" w15:restartNumberingAfterBreak="0">
    <w:nsid w:val="514D337A"/>
    <w:multiLevelType w:val="hybridMultilevel"/>
    <w:tmpl w:val="688C4D04"/>
    <w:lvl w:ilvl="0" w:tplc="664AAD9A">
      <w:start w:val="1"/>
      <w:numFmt w:val="decimal"/>
      <w:pStyle w:val="myReference"/>
      <w:lvlText w:val="[%1]"/>
      <w:lvlJc w:val="left"/>
      <w:pPr>
        <w:tabs>
          <w:tab w:val="num" w:pos="-1440"/>
        </w:tabs>
        <w:ind w:left="-1440" w:hanging="360"/>
      </w:pPr>
      <w:rPr>
        <w:rFonts w:hint="default"/>
      </w:rPr>
    </w:lvl>
    <w:lvl w:ilvl="1" w:tplc="88CA4A8E" w:tentative="1">
      <w:start w:val="1"/>
      <w:numFmt w:val="lowerLetter"/>
      <w:lvlText w:val="%2."/>
      <w:lvlJc w:val="left"/>
      <w:pPr>
        <w:tabs>
          <w:tab w:val="num" w:pos="-720"/>
        </w:tabs>
        <w:ind w:left="-720" w:hanging="360"/>
      </w:pPr>
    </w:lvl>
    <w:lvl w:ilvl="2" w:tplc="83BA15D6" w:tentative="1">
      <w:start w:val="1"/>
      <w:numFmt w:val="lowerRoman"/>
      <w:lvlText w:val="%3."/>
      <w:lvlJc w:val="right"/>
      <w:pPr>
        <w:tabs>
          <w:tab w:val="num" w:pos="0"/>
        </w:tabs>
        <w:ind w:left="0" w:hanging="180"/>
      </w:pPr>
    </w:lvl>
    <w:lvl w:ilvl="3" w:tplc="34144CF4" w:tentative="1">
      <w:start w:val="1"/>
      <w:numFmt w:val="decimal"/>
      <w:lvlText w:val="%4."/>
      <w:lvlJc w:val="left"/>
      <w:pPr>
        <w:tabs>
          <w:tab w:val="num" w:pos="720"/>
        </w:tabs>
        <w:ind w:left="720" w:hanging="360"/>
      </w:pPr>
    </w:lvl>
    <w:lvl w:ilvl="4" w:tplc="921CB93E" w:tentative="1">
      <w:start w:val="1"/>
      <w:numFmt w:val="lowerLetter"/>
      <w:lvlText w:val="%5."/>
      <w:lvlJc w:val="left"/>
      <w:pPr>
        <w:tabs>
          <w:tab w:val="num" w:pos="1440"/>
        </w:tabs>
        <w:ind w:left="1440" w:hanging="360"/>
      </w:pPr>
    </w:lvl>
    <w:lvl w:ilvl="5" w:tplc="2D0C9D6C" w:tentative="1">
      <w:start w:val="1"/>
      <w:numFmt w:val="lowerRoman"/>
      <w:lvlText w:val="%6."/>
      <w:lvlJc w:val="right"/>
      <w:pPr>
        <w:tabs>
          <w:tab w:val="num" w:pos="2160"/>
        </w:tabs>
        <w:ind w:left="2160" w:hanging="180"/>
      </w:pPr>
    </w:lvl>
    <w:lvl w:ilvl="6" w:tplc="E65CD71E" w:tentative="1">
      <w:start w:val="1"/>
      <w:numFmt w:val="decimal"/>
      <w:lvlText w:val="%7."/>
      <w:lvlJc w:val="left"/>
      <w:pPr>
        <w:tabs>
          <w:tab w:val="num" w:pos="2880"/>
        </w:tabs>
        <w:ind w:left="2880" w:hanging="360"/>
      </w:pPr>
    </w:lvl>
    <w:lvl w:ilvl="7" w:tplc="2F38F7DA" w:tentative="1">
      <w:start w:val="1"/>
      <w:numFmt w:val="lowerLetter"/>
      <w:lvlText w:val="%8."/>
      <w:lvlJc w:val="left"/>
      <w:pPr>
        <w:tabs>
          <w:tab w:val="num" w:pos="3600"/>
        </w:tabs>
        <w:ind w:left="3600" w:hanging="360"/>
      </w:pPr>
    </w:lvl>
    <w:lvl w:ilvl="8" w:tplc="E9A62DF8"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8"/>
  </w:num>
  <w:num w:numId="3">
    <w:abstractNumId w:val="29"/>
  </w:num>
  <w:num w:numId="4">
    <w:abstractNumId w:val="6"/>
  </w:num>
  <w:num w:numId="5">
    <w:abstractNumId w:val="3"/>
  </w:num>
  <w:num w:numId="6">
    <w:abstractNumId w:val="28"/>
  </w:num>
  <w:num w:numId="7">
    <w:abstractNumId w:val="24"/>
  </w:num>
  <w:num w:numId="8">
    <w:abstractNumId w:val="27"/>
  </w:num>
  <w:num w:numId="9">
    <w:abstractNumId w:val="7"/>
  </w:num>
  <w:num w:numId="10">
    <w:abstractNumId w:val="19"/>
  </w:num>
  <w:num w:numId="11">
    <w:abstractNumId w:val="30"/>
  </w:num>
  <w:num w:numId="12">
    <w:abstractNumId w:val="12"/>
  </w:num>
  <w:num w:numId="13">
    <w:abstractNumId w:val="26"/>
  </w:num>
  <w:num w:numId="14">
    <w:abstractNumId w:val="21"/>
  </w:num>
  <w:num w:numId="15">
    <w:abstractNumId w:val="10"/>
  </w:num>
  <w:num w:numId="16">
    <w:abstractNumId w:val="5"/>
  </w:num>
  <w:num w:numId="17">
    <w:abstractNumId w:val="1"/>
  </w:num>
  <w:num w:numId="18">
    <w:abstractNumId w:val="0"/>
  </w:num>
  <w:num w:numId="19">
    <w:abstractNumId w:val="11"/>
  </w:num>
  <w:num w:numId="20">
    <w:abstractNumId w:val="4"/>
  </w:num>
  <w:num w:numId="21">
    <w:abstractNumId w:val="25"/>
  </w:num>
  <w:num w:numId="22">
    <w:abstractNumId w:val="13"/>
  </w:num>
  <w:num w:numId="23">
    <w:abstractNumId w:val="14"/>
  </w:num>
  <w:num w:numId="24">
    <w:abstractNumId w:val="17"/>
  </w:num>
  <w:num w:numId="25">
    <w:abstractNumId w:val="22"/>
  </w:num>
  <w:num w:numId="26">
    <w:abstractNumId w:val="15"/>
  </w:num>
  <w:num w:numId="27">
    <w:abstractNumId w:val="20"/>
  </w:num>
  <w:num w:numId="28">
    <w:abstractNumId w:val="23"/>
  </w:num>
  <w:num w:numId="29">
    <w:abstractNumId w:val="16"/>
  </w:num>
  <w:num w:numId="30">
    <w:abstractNumId w:val="2"/>
  </w:num>
  <w:num w:numId="31">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608"/>
    <w:rsid w:val="00012A2A"/>
    <w:rsid w:val="00012E0D"/>
    <w:rsid w:val="00016452"/>
    <w:rsid w:val="00016BA0"/>
    <w:rsid w:val="00022200"/>
    <w:rsid w:val="00022F79"/>
    <w:rsid w:val="00023420"/>
    <w:rsid w:val="00024555"/>
    <w:rsid w:val="00024DA3"/>
    <w:rsid w:val="00030F6A"/>
    <w:rsid w:val="00032E33"/>
    <w:rsid w:val="000337B8"/>
    <w:rsid w:val="0003397D"/>
    <w:rsid w:val="00034D1A"/>
    <w:rsid w:val="00036334"/>
    <w:rsid w:val="00041216"/>
    <w:rsid w:val="00041CE6"/>
    <w:rsid w:val="0004250C"/>
    <w:rsid w:val="00043ED1"/>
    <w:rsid w:val="00044215"/>
    <w:rsid w:val="0004544D"/>
    <w:rsid w:val="0004586A"/>
    <w:rsid w:val="00045CAF"/>
    <w:rsid w:val="00045DD8"/>
    <w:rsid w:val="00046833"/>
    <w:rsid w:val="00046EDB"/>
    <w:rsid w:val="000473C5"/>
    <w:rsid w:val="000478FE"/>
    <w:rsid w:val="00050937"/>
    <w:rsid w:val="00050AEA"/>
    <w:rsid w:val="00051646"/>
    <w:rsid w:val="00051D7C"/>
    <w:rsid w:val="0005411D"/>
    <w:rsid w:val="0005692B"/>
    <w:rsid w:val="00057323"/>
    <w:rsid w:val="0006168A"/>
    <w:rsid w:val="000622DA"/>
    <w:rsid w:val="00062576"/>
    <w:rsid w:val="00062A74"/>
    <w:rsid w:val="00062E33"/>
    <w:rsid w:val="00064217"/>
    <w:rsid w:val="00064909"/>
    <w:rsid w:val="00065047"/>
    <w:rsid w:val="00070D0C"/>
    <w:rsid w:val="00071BE8"/>
    <w:rsid w:val="0007265D"/>
    <w:rsid w:val="00072E66"/>
    <w:rsid w:val="0007511F"/>
    <w:rsid w:val="00075853"/>
    <w:rsid w:val="00075992"/>
    <w:rsid w:val="00082919"/>
    <w:rsid w:val="000835E1"/>
    <w:rsid w:val="000864E9"/>
    <w:rsid w:val="0008772F"/>
    <w:rsid w:val="0009083B"/>
    <w:rsid w:val="000933C8"/>
    <w:rsid w:val="00093E30"/>
    <w:rsid w:val="0009501F"/>
    <w:rsid w:val="00095A55"/>
    <w:rsid w:val="0009681B"/>
    <w:rsid w:val="00096BF8"/>
    <w:rsid w:val="00096F7C"/>
    <w:rsid w:val="000A6F38"/>
    <w:rsid w:val="000B1157"/>
    <w:rsid w:val="000B2A96"/>
    <w:rsid w:val="000B2FC0"/>
    <w:rsid w:val="000B326F"/>
    <w:rsid w:val="000B391E"/>
    <w:rsid w:val="000B4E46"/>
    <w:rsid w:val="000B6124"/>
    <w:rsid w:val="000C1AA6"/>
    <w:rsid w:val="000C222F"/>
    <w:rsid w:val="000C25B8"/>
    <w:rsid w:val="000C2EA1"/>
    <w:rsid w:val="000C3C80"/>
    <w:rsid w:val="000C3E78"/>
    <w:rsid w:val="000D09DE"/>
    <w:rsid w:val="000D2475"/>
    <w:rsid w:val="000D2901"/>
    <w:rsid w:val="000D3F6B"/>
    <w:rsid w:val="000E1DC7"/>
    <w:rsid w:val="000E33A7"/>
    <w:rsid w:val="000E4053"/>
    <w:rsid w:val="000E507D"/>
    <w:rsid w:val="000E66BC"/>
    <w:rsid w:val="000E6CF1"/>
    <w:rsid w:val="000E7556"/>
    <w:rsid w:val="000E7883"/>
    <w:rsid w:val="000E78CA"/>
    <w:rsid w:val="000F0202"/>
    <w:rsid w:val="000F0282"/>
    <w:rsid w:val="000F11AD"/>
    <w:rsid w:val="000F5653"/>
    <w:rsid w:val="000F70F2"/>
    <w:rsid w:val="00100473"/>
    <w:rsid w:val="00102205"/>
    <w:rsid w:val="001048F9"/>
    <w:rsid w:val="00104DF9"/>
    <w:rsid w:val="00105617"/>
    <w:rsid w:val="001065D9"/>
    <w:rsid w:val="00110001"/>
    <w:rsid w:val="0011042F"/>
    <w:rsid w:val="00110AE2"/>
    <w:rsid w:val="00111CC2"/>
    <w:rsid w:val="0011668A"/>
    <w:rsid w:val="0011716F"/>
    <w:rsid w:val="00117C6C"/>
    <w:rsid w:val="00121C06"/>
    <w:rsid w:val="00122120"/>
    <w:rsid w:val="00122919"/>
    <w:rsid w:val="001238B2"/>
    <w:rsid w:val="00123AC6"/>
    <w:rsid w:val="001268ED"/>
    <w:rsid w:val="00126B33"/>
    <w:rsid w:val="00127404"/>
    <w:rsid w:val="0012751C"/>
    <w:rsid w:val="001301C6"/>
    <w:rsid w:val="001311C2"/>
    <w:rsid w:val="00134549"/>
    <w:rsid w:val="00134A06"/>
    <w:rsid w:val="00134BAA"/>
    <w:rsid w:val="00136050"/>
    <w:rsid w:val="00137B7B"/>
    <w:rsid w:val="00142148"/>
    <w:rsid w:val="0014240F"/>
    <w:rsid w:val="00143174"/>
    <w:rsid w:val="0014355A"/>
    <w:rsid w:val="00144A33"/>
    <w:rsid w:val="00146A0D"/>
    <w:rsid w:val="00147A43"/>
    <w:rsid w:val="00150F94"/>
    <w:rsid w:val="0015160B"/>
    <w:rsid w:val="00152DFD"/>
    <w:rsid w:val="00156520"/>
    <w:rsid w:val="00157D88"/>
    <w:rsid w:val="00160223"/>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61C1"/>
    <w:rsid w:val="00177447"/>
    <w:rsid w:val="001804A7"/>
    <w:rsid w:val="00181456"/>
    <w:rsid w:val="00182487"/>
    <w:rsid w:val="00183EEE"/>
    <w:rsid w:val="0018696D"/>
    <w:rsid w:val="0019099F"/>
    <w:rsid w:val="00192D27"/>
    <w:rsid w:val="001943B0"/>
    <w:rsid w:val="001A0E48"/>
    <w:rsid w:val="001A23D2"/>
    <w:rsid w:val="001A4F26"/>
    <w:rsid w:val="001A6521"/>
    <w:rsid w:val="001A7019"/>
    <w:rsid w:val="001A70CB"/>
    <w:rsid w:val="001B2199"/>
    <w:rsid w:val="001C10A4"/>
    <w:rsid w:val="001C23C1"/>
    <w:rsid w:val="001C2A5B"/>
    <w:rsid w:val="001C2F51"/>
    <w:rsid w:val="001C3631"/>
    <w:rsid w:val="001C3CB6"/>
    <w:rsid w:val="001C763E"/>
    <w:rsid w:val="001C767D"/>
    <w:rsid w:val="001D0A3B"/>
    <w:rsid w:val="001D3758"/>
    <w:rsid w:val="001D67DE"/>
    <w:rsid w:val="001E0D31"/>
    <w:rsid w:val="001E3991"/>
    <w:rsid w:val="001E5290"/>
    <w:rsid w:val="001E597F"/>
    <w:rsid w:val="001E60E9"/>
    <w:rsid w:val="001E6212"/>
    <w:rsid w:val="001F1445"/>
    <w:rsid w:val="001F14E8"/>
    <w:rsid w:val="001F2F76"/>
    <w:rsid w:val="001F35CA"/>
    <w:rsid w:val="001F38EF"/>
    <w:rsid w:val="001F570C"/>
    <w:rsid w:val="001F6253"/>
    <w:rsid w:val="001F75FA"/>
    <w:rsid w:val="001F7883"/>
    <w:rsid w:val="00200BF4"/>
    <w:rsid w:val="002015DB"/>
    <w:rsid w:val="0020181B"/>
    <w:rsid w:val="00202588"/>
    <w:rsid w:val="002048BD"/>
    <w:rsid w:val="00206699"/>
    <w:rsid w:val="00207358"/>
    <w:rsid w:val="002126B8"/>
    <w:rsid w:val="00213665"/>
    <w:rsid w:val="00216AD6"/>
    <w:rsid w:val="00217189"/>
    <w:rsid w:val="00217E7E"/>
    <w:rsid w:val="00217FEC"/>
    <w:rsid w:val="00224221"/>
    <w:rsid w:val="00224DA2"/>
    <w:rsid w:val="00226B64"/>
    <w:rsid w:val="0022712F"/>
    <w:rsid w:val="0023115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50262"/>
    <w:rsid w:val="00250538"/>
    <w:rsid w:val="00255C77"/>
    <w:rsid w:val="0025787C"/>
    <w:rsid w:val="0026652B"/>
    <w:rsid w:val="00266A0A"/>
    <w:rsid w:val="002676D7"/>
    <w:rsid w:val="00267C91"/>
    <w:rsid w:val="00267E60"/>
    <w:rsid w:val="0027067C"/>
    <w:rsid w:val="00274E46"/>
    <w:rsid w:val="0027671F"/>
    <w:rsid w:val="002814EE"/>
    <w:rsid w:val="002817D8"/>
    <w:rsid w:val="002854CF"/>
    <w:rsid w:val="0028727D"/>
    <w:rsid w:val="00290080"/>
    <w:rsid w:val="0029195F"/>
    <w:rsid w:val="00291C07"/>
    <w:rsid w:val="00291C0E"/>
    <w:rsid w:val="002945D4"/>
    <w:rsid w:val="002A0C31"/>
    <w:rsid w:val="002A472E"/>
    <w:rsid w:val="002A4F73"/>
    <w:rsid w:val="002A6D1B"/>
    <w:rsid w:val="002A6DFE"/>
    <w:rsid w:val="002A7085"/>
    <w:rsid w:val="002A7834"/>
    <w:rsid w:val="002B1D9A"/>
    <w:rsid w:val="002B1FBF"/>
    <w:rsid w:val="002B26C9"/>
    <w:rsid w:val="002B3305"/>
    <w:rsid w:val="002B38E7"/>
    <w:rsid w:val="002B5191"/>
    <w:rsid w:val="002B51FC"/>
    <w:rsid w:val="002B655B"/>
    <w:rsid w:val="002C14D5"/>
    <w:rsid w:val="002C1955"/>
    <w:rsid w:val="002C1C54"/>
    <w:rsid w:val="002C2141"/>
    <w:rsid w:val="002C2C43"/>
    <w:rsid w:val="002C5256"/>
    <w:rsid w:val="002D04B2"/>
    <w:rsid w:val="002D1CAF"/>
    <w:rsid w:val="002D641F"/>
    <w:rsid w:val="002D72D9"/>
    <w:rsid w:val="002E04F9"/>
    <w:rsid w:val="002E0567"/>
    <w:rsid w:val="002E0A88"/>
    <w:rsid w:val="002E2805"/>
    <w:rsid w:val="002E383E"/>
    <w:rsid w:val="002F1C19"/>
    <w:rsid w:val="002F4C27"/>
    <w:rsid w:val="002F61B6"/>
    <w:rsid w:val="002F638C"/>
    <w:rsid w:val="002F7CDE"/>
    <w:rsid w:val="00301251"/>
    <w:rsid w:val="00301372"/>
    <w:rsid w:val="0030304B"/>
    <w:rsid w:val="00303E2A"/>
    <w:rsid w:val="00303E49"/>
    <w:rsid w:val="00306771"/>
    <w:rsid w:val="00307046"/>
    <w:rsid w:val="00311B8D"/>
    <w:rsid w:val="00313884"/>
    <w:rsid w:val="00314B6E"/>
    <w:rsid w:val="00315EF8"/>
    <w:rsid w:val="003170E1"/>
    <w:rsid w:val="00317C0B"/>
    <w:rsid w:val="0033080F"/>
    <w:rsid w:val="00330AA6"/>
    <w:rsid w:val="0033109A"/>
    <w:rsid w:val="00331500"/>
    <w:rsid w:val="00332E25"/>
    <w:rsid w:val="00334588"/>
    <w:rsid w:val="00335528"/>
    <w:rsid w:val="0034187D"/>
    <w:rsid w:val="003429CE"/>
    <w:rsid w:val="0034380B"/>
    <w:rsid w:val="0034437E"/>
    <w:rsid w:val="0035047C"/>
    <w:rsid w:val="00352333"/>
    <w:rsid w:val="00352793"/>
    <w:rsid w:val="003570F2"/>
    <w:rsid w:val="0035775F"/>
    <w:rsid w:val="00360266"/>
    <w:rsid w:val="003605A9"/>
    <w:rsid w:val="003605C4"/>
    <w:rsid w:val="003606C5"/>
    <w:rsid w:val="00365001"/>
    <w:rsid w:val="003663F8"/>
    <w:rsid w:val="00367713"/>
    <w:rsid w:val="00373293"/>
    <w:rsid w:val="00374315"/>
    <w:rsid w:val="00375488"/>
    <w:rsid w:val="00385D27"/>
    <w:rsid w:val="0038651D"/>
    <w:rsid w:val="00391A4A"/>
    <w:rsid w:val="0039295B"/>
    <w:rsid w:val="00392DE4"/>
    <w:rsid w:val="00393C6B"/>
    <w:rsid w:val="003945B9"/>
    <w:rsid w:val="00394DDA"/>
    <w:rsid w:val="00397D54"/>
    <w:rsid w:val="003A07CC"/>
    <w:rsid w:val="003A1B84"/>
    <w:rsid w:val="003A44BA"/>
    <w:rsid w:val="003A62F2"/>
    <w:rsid w:val="003A679B"/>
    <w:rsid w:val="003B30F0"/>
    <w:rsid w:val="003B3358"/>
    <w:rsid w:val="003B5B85"/>
    <w:rsid w:val="003B7306"/>
    <w:rsid w:val="003B7F0A"/>
    <w:rsid w:val="003C2D3C"/>
    <w:rsid w:val="003C573F"/>
    <w:rsid w:val="003C5DEE"/>
    <w:rsid w:val="003D2D8F"/>
    <w:rsid w:val="003D61D4"/>
    <w:rsid w:val="003D6285"/>
    <w:rsid w:val="003D7AA1"/>
    <w:rsid w:val="003D7E0A"/>
    <w:rsid w:val="003E0723"/>
    <w:rsid w:val="003E1FD8"/>
    <w:rsid w:val="003E2725"/>
    <w:rsid w:val="003E393E"/>
    <w:rsid w:val="003E40E1"/>
    <w:rsid w:val="003E59C7"/>
    <w:rsid w:val="003E7B80"/>
    <w:rsid w:val="003F03D8"/>
    <w:rsid w:val="003F089D"/>
    <w:rsid w:val="003F1D1B"/>
    <w:rsid w:val="003F76C2"/>
    <w:rsid w:val="003F77B4"/>
    <w:rsid w:val="004004D5"/>
    <w:rsid w:val="004007F0"/>
    <w:rsid w:val="00401A10"/>
    <w:rsid w:val="00403B72"/>
    <w:rsid w:val="0040487A"/>
    <w:rsid w:val="004063E0"/>
    <w:rsid w:val="004066FF"/>
    <w:rsid w:val="004105C9"/>
    <w:rsid w:val="00410B74"/>
    <w:rsid w:val="00415177"/>
    <w:rsid w:val="0041526C"/>
    <w:rsid w:val="00417D62"/>
    <w:rsid w:val="00420A32"/>
    <w:rsid w:val="00420BAB"/>
    <w:rsid w:val="004212EA"/>
    <w:rsid w:val="00421BE7"/>
    <w:rsid w:val="00422FE9"/>
    <w:rsid w:val="004265A6"/>
    <w:rsid w:val="004279BB"/>
    <w:rsid w:val="00431A13"/>
    <w:rsid w:val="00431D1E"/>
    <w:rsid w:val="004321CA"/>
    <w:rsid w:val="00433216"/>
    <w:rsid w:val="00434F71"/>
    <w:rsid w:val="00435C00"/>
    <w:rsid w:val="004378DC"/>
    <w:rsid w:val="004422DB"/>
    <w:rsid w:val="00442735"/>
    <w:rsid w:val="004434F2"/>
    <w:rsid w:val="004462CC"/>
    <w:rsid w:val="00446768"/>
    <w:rsid w:val="0045201E"/>
    <w:rsid w:val="00452B22"/>
    <w:rsid w:val="00453CDE"/>
    <w:rsid w:val="00457E77"/>
    <w:rsid w:val="00461DA8"/>
    <w:rsid w:val="00463786"/>
    <w:rsid w:val="00464305"/>
    <w:rsid w:val="004646F1"/>
    <w:rsid w:val="004648E9"/>
    <w:rsid w:val="00465616"/>
    <w:rsid w:val="00467C5A"/>
    <w:rsid w:val="00470D57"/>
    <w:rsid w:val="004751F1"/>
    <w:rsid w:val="00475E66"/>
    <w:rsid w:val="004823D7"/>
    <w:rsid w:val="00482850"/>
    <w:rsid w:val="00486056"/>
    <w:rsid w:val="00487109"/>
    <w:rsid w:val="00493D41"/>
    <w:rsid w:val="004945D6"/>
    <w:rsid w:val="004974D7"/>
    <w:rsid w:val="004A0F2B"/>
    <w:rsid w:val="004A4379"/>
    <w:rsid w:val="004B2CD1"/>
    <w:rsid w:val="004B3310"/>
    <w:rsid w:val="004B6A00"/>
    <w:rsid w:val="004B7FF8"/>
    <w:rsid w:val="004C027B"/>
    <w:rsid w:val="004C132D"/>
    <w:rsid w:val="004C1698"/>
    <w:rsid w:val="004C2D7C"/>
    <w:rsid w:val="004C3029"/>
    <w:rsid w:val="004C3B22"/>
    <w:rsid w:val="004C4594"/>
    <w:rsid w:val="004C5A87"/>
    <w:rsid w:val="004C5AEB"/>
    <w:rsid w:val="004C72FA"/>
    <w:rsid w:val="004D0AA6"/>
    <w:rsid w:val="004D1386"/>
    <w:rsid w:val="004D47FA"/>
    <w:rsid w:val="004E0607"/>
    <w:rsid w:val="004E2429"/>
    <w:rsid w:val="004E3849"/>
    <w:rsid w:val="004E6EE2"/>
    <w:rsid w:val="004E7F06"/>
    <w:rsid w:val="004F1495"/>
    <w:rsid w:val="004F454D"/>
    <w:rsid w:val="004F4F9D"/>
    <w:rsid w:val="004F7ADA"/>
    <w:rsid w:val="0050011B"/>
    <w:rsid w:val="005045F0"/>
    <w:rsid w:val="00506F29"/>
    <w:rsid w:val="005070D4"/>
    <w:rsid w:val="0051347A"/>
    <w:rsid w:val="005150DC"/>
    <w:rsid w:val="0051764C"/>
    <w:rsid w:val="005209E5"/>
    <w:rsid w:val="00523E57"/>
    <w:rsid w:val="00526BAB"/>
    <w:rsid w:val="005335CB"/>
    <w:rsid w:val="00533987"/>
    <w:rsid w:val="00534124"/>
    <w:rsid w:val="00535F5C"/>
    <w:rsid w:val="00542C29"/>
    <w:rsid w:val="00543732"/>
    <w:rsid w:val="00543E46"/>
    <w:rsid w:val="005446C1"/>
    <w:rsid w:val="005455E1"/>
    <w:rsid w:val="00546210"/>
    <w:rsid w:val="005479C2"/>
    <w:rsid w:val="005503D4"/>
    <w:rsid w:val="0055043E"/>
    <w:rsid w:val="0055186A"/>
    <w:rsid w:val="00552168"/>
    <w:rsid w:val="00553D51"/>
    <w:rsid w:val="00553ECA"/>
    <w:rsid w:val="00555562"/>
    <w:rsid w:val="00555CBB"/>
    <w:rsid w:val="0055641C"/>
    <w:rsid w:val="00556EF4"/>
    <w:rsid w:val="0056188C"/>
    <w:rsid w:val="00563792"/>
    <w:rsid w:val="00563866"/>
    <w:rsid w:val="0056618E"/>
    <w:rsid w:val="00567D8C"/>
    <w:rsid w:val="00567DF9"/>
    <w:rsid w:val="00570C54"/>
    <w:rsid w:val="00577705"/>
    <w:rsid w:val="005804B5"/>
    <w:rsid w:val="00583DF4"/>
    <w:rsid w:val="0058582A"/>
    <w:rsid w:val="00591F76"/>
    <w:rsid w:val="0059384F"/>
    <w:rsid w:val="00595476"/>
    <w:rsid w:val="00595DBE"/>
    <w:rsid w:val="0059615C"/>
    <w:rsid w:val="00596474"/>
    <w:rsid w:val="00597DD9"/>
    <w:rsid w:val="005A0016"/>
    <w:rsid w:val="005A7BB8"/>
    <w:rsid w:val="005A7F8C"/>
    <w:rsid w:val="005B06BD"/>
    <w:rsid w:val="005B0E73"/>
    <w:rsid w:val="005B195C"/>
    <w:rsid w:val="005B4B5A"/>
    <w:rsid w:val="005B54EC"/>
    <w:rsid w:val="005B77FA"/>
    <w:rsid w:val="005C1C5F"/>
    <w:rsid w:val="005C244C"/>
    <w:rsid w:val="005C43D7"/>
    <w:rsid w:val="005C4C86"/>
    <w:rsid w:val="005C5914"/>
    <w:rsid w:val="005C5F5D"/>
    <w:rsid w:val="005C697C"/>
    <w:rsid w:val="005C7250"/>
    <w:rsid w:val="005D1C72"/>
    <w:rsid w:val="005D1CC7"/>
    <w:rsid w:val="005D2787"/>
    <w:rsid w:val="005D3848"/>
    <w:rsid w:val="005D3916"/>
    <w:rsid w:val="005D56FB"/>
    <w:rsid w:val="005D5E7E"/>
    <w:rsid w:val="005D631F"/>
    <w:rsid w:val="005D6987"/>
    <w:rsid w:val="005D76AA"/>
    <w:rsid w:val="005E07E4"/>
    <w:rsid w:val="005E34F0"/>
    <w:rsid w:val="005E4DD3"/>
    <w:rsid w:val="005F0F80"/>
    <w:rsid w:val="005F0FCC"/>
    <w:rsid w:val="005F15D9"/>
    <w:rsid w:val="005F2F8F"/>
    <w:rsid w:val="005F3BD8"/>
    <w:rsid w:val="005F592E"/>
    <w:rsid w:val="0060018B"/>
    <w:rsid w:val="00602BE0"/>
    <w:rsid w:val="00603DAF"/>
    <w:rsid w:val="00604AF6"/>
    <w:rsid w:val="006057D0"/>
    <w:rsid w:val="0060623A"/>
    <w:rsid w:val="006108AD"/>
    <w:rsid w:val="00615CD5"/>
    <w:rsid w:val="00617330"/>
    <w:rsid w:val="00617FF4"/>
    <w:rsid w:val="006209A2"/>
    <w:rsid w:val="00621B02"/>
    <w:rsid w:val="00625115"/>
    <w:rsid w:val="00626DC7"/>
    <w:rsid w:val="006303E8"/>
    <w:rsid w:val="006320A1"/>
    <w:rsid w:val="00632725"/>
    <w:rsid w:val="00635B02"/>
    <w:rsid w:val="006375AA"/>
    <w:rsid w:val="00637B52"/>
    <w:rsid w:val="00640093"/>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613F1"/>
    <w:rsid w:val="00661B3E"/>
    <w:rsid w:val="00663584"/>
    <w:rsid w:val="00663E96"/>
    <w:rsid w:val="00664DC6"/>
    <w:rsid w:val="00667AD0"/>
    <w:rsid w:val="00671121"/>
    <w:rsid w:val="0067166F"/>
    <w:rsid w:val="00671B57"/>
    <w:rsid w:val="00672500"/>
    <w:rsid w:val="0067324F"/>
    <w:rsid w:val="00674CFF"/>
    <w:rsid w:val="00675341"/>
    <w:rsid w:val="00676F94"/>
    <w:rsid w:val="0068107E"/>
    <w:rsid w:val="006812EE"/>
    <w:rsid w:val="00681CA0"/>
    <w:rsid w:val="0068483D"/>
    <w:rsid w:val="00685297"/>
    <w:rsid w:val="006864BA"/>
    <w:rsid w:val="0068766C"/>
    <w:rsid w:val="006901FF"/>
    <w:rsid w:val="00690D75"/>
    <w:rsid w:val="00695564"/>
    <w:rsid w:val="006976E7"/>
    <w:rsid w:val="006A0A88"/>
    <w:rsid w:val="006B137F"/>
    <w:rsid w:val="006B209E"/>
    <w:rsid w:val="006B2874"/>
    <w:rsid w:val="006B4CCD"/>
    <w:rsid w:val="006C05CA"/>
    <w:rsid w:val="006C0F6F"/>
    <w:rsid w:val="006C22F4"/>
    <w:rsid w:val="006D1084"/>
    <w:rsid w:val="006D12CD"/>
    <w:rsid w:val="006D20FF"/>
    <w:rsid w:val="006D3937"/>
    <w:rsid w:val="006D4E8F"/>
    <w:rsid w:val="006D594B"/>
    <w:rsid w:val="006D7A3E"/>
    <w:rsid w:val="006E3770"/>
    <w:rsid w:val="006E67DA"/>
    <w:rsid w:val="006F3C3D"/>
    <w:rsid w:val="006F59BC"/>
    <w:rsid w:val="006F6318"/>
    <w:rsid w:val="006F6515"/>
    <w:rsid w:val="006F6813"/>
    <w:rsid w:val="006F7863"/>
    <w:rsid w:val="00700D3B"/>
    <w:rsid w:val="00700DE5"/>
    <w:rsid w:val="0070112C"/>
    <w:rsid w:val="00701ECA"/>
    <w:rsid w:val="00705023"/>
    <w:rsid w:val="007104A8"/>
    <w:rsid w:val="00712C06"/>
    <w:rsid w:val="00712FEF"/>
    <w:rsid w:val="00717D9B"/>
    <w:rsid w:val="00721BD9"/>
    <w:rsid w:val="00724D55"/>
    <w:rsid w:val="00724F72"/>
    <w:rsid w:val="0072794D"/>
    <w:rsid w:val="007300B6"/>
    <w:rsid w:val="00731659"/>
    <w:rsid w:val="00731BE5"/>
    <w:rsid w:val="00731E32"/>
    <w:rsid w:val="00731F18"/>
    <w:rsid w:val="007328F2"/>
    <w:rsid w:val="00732DF7"/>
    <w:rsid w:val="00733C68"/>
    <w:rsid w:val="00733F3C"/>
    <w:rsid w:val="007344A3"/>
    <w:rsid w:val="007354D5"/>
    <w:rsid w:val="007369F1"/>
    <w:rsid w:val="00740643"/>
    <w:rsid w:val="00741F6A"/>
    <w:rsid w:val="00742294"/>
    <w:rsid w:val="0074256A"/>
    <w:rsid w:val="00742D95"/>
    <w:rsid w:val="00743E80"/>
    <w:rsid w:val="007458B9"/>
    <w:rsid w:val="00746BAD"/>
    <w:rsid w:val="0075025F"/>
    <w:rsid w:val="0075047A"/>
    <w:rsid w:val="00750692"/>
    <w:rsid w:val="00750877"/>
    <w:rsid w:val="007518DF"/>
    <w:rsid w:val="007533F0"/>
    <w:rsid w:val="007543C1"/>
    <w:rsid w:val="007544A2"/>
    <w:rsid w:val="007554CF"/>
    <w:rsid w:val="00756150"/>
    <w:rsid w:val="0075709B"/>
    <w:rsid w:val="00760483"/>
    <w:rsid w:val="00762A5E"/>
    <w:rsid w:val="007654C9"/>
    <w:rsid w:val="00766AB5"/>
    <w:rsid w:val="00766D2F"/>
    <w:rsid w:val="00774B4C"/>
    <w:rsid w:val="007770F7"/>
    <w:rsid w:val="007776D1"/>
    <w:rsid w:val="0078119E"/>
    <w:rsid w:val="00782601"/>
    <w:rsid w:val="00782C76"/>
    <w:rsid w:val="007833DC"/>
    <w:rsid w:val="00785115"/>
    <w:rsid w:val="007854E3"/>
    <w:rsid w:val="0078618D"/>
    <w:rsid w:val="00790278"/>
    <w:rsid w:val="0079097B"/>
    <w:rsid w:val="00791BCA"/>
    <w:rsid w:val="00791D1C"/>
    <w:rsid w:val="007938F7"/>
    <w:rsid w:val="007940E2"/>
    <w:rsid w:val="00796768"/>
    <w:rsid w:val="007A1B23"/>
    <w:rsid w:val="007A28DE"/>
    <w:rsid w:val="007A4753"/>
    <w:rsid w:val="007A54B2"/>
    <w:rsid w:val="007A654D"/>
    <w:rsid w:val="007A67BB"/>
    <w:rsid w:val="007B2AF2"/>
    <w:rsid w:val="007B2B03"/>
    <w:rsid w:val="007B4B68"/>
    <w:rsid w:val="007B6D2D"/>
    <w:rsid w:val="007C1F19"/>
    <w:rsid w:val="007C22BE"/>
    <w:rsid w:val="007C3E7E"/>
    <w:rsid w:val="007D1202"/>
    <w:rsid w:val="007D1A48"/>
    <w:rsid w:val="007D3A6D"/>
    <w:rsid w:val="007D5425"/>
    <w:rsid w:val="007D5DA8"/>
    <w:rsid w:val="007D5DE1"/>
    <w:rsid w:val="007D70D2"/>
    <w:rsid w:val="007E20DF"/>
    <w:rsid w:val="007E3300"/>
    <w:rsid w:val="007E3AAC"/>
    <w:rsid w:val="007E4633"/>
    <w:rsid w:val="007E48E5"/>
    <w:rsid w:val="007E6952"/>
    <w:rsid w:val="007F187A"/>
    <w:rsid w:val="007F2733"/>
    <w:rsid w:val="007F291A"/>
    <w:rsid w:val="007F5362"/>
    <w:rsid w:val="007F5E4E"/>
    <w:rsid w:val="007F6062"/>
    <w:rsid w:val="007F67F9"/>
    <w:rsid w:val="007F78C3"/>
    <w:rsid w:val="0080179A"/>
    <w:rsid w:val="0080436E"/>
    <w:rsid w:val="00805943"/>
    <w:rsid w:val="0080645E"/>
    <w:rsid w:val="008065EC"/>
    <w:rsid w:val="008076FE"/>
    <w:rsid w:val="00807E25"/>
    <w:rsid w:val="00813241"/>
    <w:rsid w:val="00813EA8"/>
    <w:rsid w:val="0081411B"/>
    <w:rsid w:val="00817E7D"/>
    <w:rsid w:val="00817FB4"/>
    <w:rsid w:val="008203A3"/>
    <w:rsid w:val="00820435"/>
    <w:rsid w:val="00822198"/>
    <w:rsid w:val="00822995"/>
    <w:rsid w:val="00826146"/>
    <w:rsid w:val="00826D56"/>
    <w:rsid w:val="008363C6"/>
    <w:rsid w:val="00841F71"/>
    <w:rsid w:val="008439A7"/>
    <w:rsid w:val="00843FAC"/>
    <w:rsid w:val="0084529F"/>
    <w:rsid w:val="00845448"/>
    <w:rsid w:val="008455CF"/>
    <w:rsid w:val="00845A40"/>
    <w:rsid w:val="00853593"/>
    <w:rsid w:val="0085531B"/>
    <w:rsid w:val="00857086"/>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91505"/>
    <w:rsid w:val="00891EE9"/>
    <w:rsid w:val="00892440"/>
    <w:rsid w:val="00892F61"/>
    <w:rsid w:val="00893D47"/>
    <w:rsid w:val="00893F79"/>
    <w:rsid w:val="00895D29"/>
    <w:rsid w:val="0089771B"/>
    <w:rsid w:val="00897E39"/>
    <w:rsid w:val="008A05C2"/>
    <w:rsid w:val="008A1957"/>
    <w:rsid w:val="008A19EA"/>
    <w:rsid w:val="008A449D"/>
    <w:rsid w:val="008A5A0F"/>
    <w:rsid w:val="008A7734"/>
    <w:rsid w:val="008A79C5"/>
    <w:rsid w:val="008A7CD4"/>
    <w:rsid w:val="008B0404"/>
    <w:rsid w:val="008B0879"/>
    <w:rsid w:val="008B39ED"/>
    <w:rsid w:val="008B3FCE"/>
    <w:rsid w:val="008B4788"/>
    <w:rsid w:val="008B56B7"/>
    <w:rsid w:val="008B5B8D"/>
    <w:rsid w:val="008C1897"/>
    <w:rsid w:val="008C19FA"/>
    <w:rsid w:val="008C3295"/>
    <w:rsid w:val="008C3B60"/>
    <w:rsid w:val="008C57BA"/>
    <w:rsid w:val="008C5B60"/>
    <w:rsid w:val="008C6474"/>
    <w:rsid w:val="008C78E2"/>
    <w:rsid w:val="008D00C0"/>
    <w:rsid w:val="008D171F"/>
    <w:rsid w:val="008D1B98"/>
    <w:rsid w:val="008D3863"/>
    <w:rsid w:val="008D3B4B"/>
    <w:rsid w:val="008D3DA8"/>
    <w:rsid w:val="008D7A7F"/>
    <w:rsid w:val="008E27E4"/>
    <w:rsid w:val="008E3460"/>
    <w:rsid w:val="008E470A"/>
    <w:rsid w:val="008E4A59"/>
    <w:rsid w:val="008E60EA"/>
    <w:rsid w:val="008E60F8"/>
    <w:rsid w:val="008E671B"/>
    <w:rsid w:val="008E6A7F"/>
    <w:rsid w:val="008E6CE4"/>
    <w:rsid w:val="008E7B9D"/>
    <w:rsid w:val="008E7D7E"/>
    <w:rsid w:val="008F11A4"/>
    <w:rsid w:val="008F1641"/>
    <w:rsid w:val="008F1D11"/>
    <w:rsid w:val="008F26AE"/>
    <w:rsid w:val="008F2ADC"/>
    <w:rsid w:val="008F48F2"/>
    <w:rsid w:val="008F5363"/>
    <w:rsid w:val="008F76C4"/>
    <w:rsid w:val="00900543"/>
    <w:rsid w:val="00901417"/>
    <w:rsid w:val="00901658"/>
    <w:rsid w:val="009017B9"/>
    <w:rsid w:val="0090307C"/>
    <w:rsid w:val="00904C26"/>
    <w:rsid w:val="009051CB"/>
    <w:rsid w:val="00907F83"/>
    <w:rsid w:val="00913355"/>
    <w:rsid w:val="00915844"/>
    <w:rsid w:val="00915F1D"/>
    <w:rsid w:val="00916926"/>
    <w:rsid w:val="00920430"/>
    <w:rsid w:val="00921FE8"/>
    <w:rsid w:val="00923194"/>
    <w:rsid w:val="00923C29"/>
    <w:rsid w:val="00923EE6"/>
    <w:rsid w:val="00926ADC"/>
    <w:rsid w:val="00927270"/>
    <w:rsid w:val="0093038E"/>
    <w:rsid w:val="009304ED"/>
    <w:rsid w:val="009326F4"/>
    <w:rsid w:val="00932B7E"/>
    <w:rsid w:val="0093350A"/>
    <w:rsid w:val="00935241"/>
    <w:rsid w:val="00937E7F"/>
    <w:rsid w:val="009426CA"/>
    <w:rsid w:val="009436DB"/>
    <w:rsid w:val="00944B2C"/>
    <w:rsid w:val="00944BB1"/>
    <w:rsid w:val="009467E0"/>
    <w:rsid w:val="00946B2F"/>
    <w:rsid w:val="00947FA3"/>
    <w:rsid w:val="0095157D"/>
    <w:rsid w:val="009529F2"/>
    <w:rsid w:val="00954C4B"/>
    <w:rsid w:val="00955FA6"/>
    <w:rsid w:val="00956578"/>
    <w:rsid w:val="00956EBC"/>
    <w:rsid w:val="00960990"/>
    <w:rsid w:val="00961B99"/>
    <w:rsid w:val="009624AB"/>
    <w:rsid w:val="009627EA"/>
    <w:rsid w:val="00962CE0"/>
    <w:rsid w:val="0096352D"/>
    <w:rsid w:val="00964F06"/>
    <w:rsid w:val="00966606"/>
    <w:rsid w:val="00970ED6"/>
    <w:rsid w:val="00971B9C"/>
    <w:rsid w:val="009759A4"/>
    <w:rsid w:val="00977B8C"/>
    <w:rsid w:val="0098108E"/>
    <w:rsid w:val="009837F8"/>
    <w:rsid w:val="00986B9D"/>
    <w:rsid w:val="0098743E"/>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52F"/>
    <w:rsid w:val="009B4C57"/>
    <w:rsid w:val="009B4F29"/>
    <w:rsid w:val="009B5895"/>
    <w:rsid w:val="009C3FD8"/>
    <w:rsid w:val="009C4DA4"/>
    <w:rsid w:val="009C69E3"/>
    <w:rsid w:val="009C6C1C"/>
    <w:rsid w:val="009D2A44"/>
    <w:rsid w:val="009D3A8D"/>
    <w:rsid w:val="009D5116"/>
    <w:rsid w:val="009D59F9"/>
    <w:rsid w:val="009D6E61"/>
    <w:rsid w:val="009E19E9"/>
    <w:rsid w:val="009E26E6"/>
    <w:rsid w:val="009E4058"/>
    <w:rsid w:val="009E4605"/>
    <w:rsid w:val="009E470E"/>
    <w:rsid w:val="009F2C45"/>
    <w:rsid w:val="009F31C8"/>
    <w:rsid w:val="009F43B1"/>
    <w:rsid w:val="00A00FA6"/>
    <w:rsid w:val="00A014F1"/>
    <w:rsid w:val="00A02375"/>
    <w:rsid w:val="00A0242A"/>
    <w:rsid w:val="00A04783"/>
    <w:rsid w:val="00A052BB"/>
    <w:rsid w:val="00A069CD"/>
    <w:rsid w:val="00A06DC2"/>
    <w:rsid w:val="00A06FEA"/>
    <w:rsid w:val="00A119BC"/>
    <w:rsid w:val="00A1578B"/>
    <w:rsid w:val="00A158FA"/>
    <w:rsid w:val="00A15A31"/>
    <w:rsid w:val="00A1670B"/>
    <w:rsid w:val="00A16E07"/>
    <w:rsid w:val="00A20046"/>
    <w:rsid w:val="00A208A7"/>
    <w:rsid w:val="00A20B99"/>
    <w:rsid w:val="00A247CA"/>
    <w:rsid w:val="00A24DA3"/>
    <w:rsid w:val="00A25BAF"/>
    <w:rsid w:val="00A300F9"/>
    <w:rsid w:val="00A309EA"/>
    <w:rsid w:val="00A31BE5"/>
    <w:rsid w:val="00A32B26"/>
    <w:rsid w:val="00A34D3D"/>
    <w:rsid w:val="00A412D8"/>
    <w:rsid w:val="00A4181C"/>
    <w:rsid w:val="00A424D7"/>
    <w:rsid w:val="00A440BD"/>
    <w:rsid w:val="00A4562F"/>
    <w:rsid w:val="00A45701"/>
    <w:rsid w:val="00A46354"/>
    <w:rsid w:val="00A50152"/>
    <w:rsid w:val="00A50306"/>
    <w:rsid w:val="00A50DAC"/>
    <w:rsid w:val="00A51977"/>
    <w:rsid w:val="00A51BCB"/>
    <w:rsid w:val="00A51E2D"/>
    <w:rsid w:val="00A56A92"/>
    <w:rsid w:val="00A56C18"/>
    <w:rsid w:val="00A56DF1"/>
    <w:rsid w:val="00A60E91"/>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84920"/>
    <w:rsid w:val="00A85002"/>
    <w:rsid w:val="00A90D60"/>
    <w:rsid w:val="00A92208"/>
    <w:rsid w:val="00A922EB"/>
    <w:rsid w:val="00A93235"/>
    <w:rsid w:val="00A95426"/>
    <w:rsid w:val="00A95C93"/>
    <w:rsid w:val="00A961C1"/>
    <w:rsid w:val="00A97296"/>
    <w:rsid w:val="00A975CB"/>
    <w:rsid w:val="00A9787A"/>
    <w:rsid w:val="00A97ABC"/>
    <w:rsid w:val="00A97ECC"/>
    <w:rsid w:val="00AA36DE"/>
    <w:rsid w:val="00AA43A8"/>
    <w:rsid w:val="00AA4B69"/>
    <w:rsid w:val="00AA6A15"/>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4AF0"/>
    <w:rsid w:val="00AD7C7E"/>
    <w:rsid w:val="00AE0180"/>
    <w:rsid w:val="00AE090C"/>
    <w:rsid w:val="00AE1052"/>
    <w:rsid w:val="00AE19BA"/>
    <w:rsid w:val="00AE1EED"/>
    <w:rsid w:val="00AE2F57"/>
    <w:rsid w:val="00AE2FF9"/>
    <w:rsid w:val="00AE3C5F"/>
    <w:rsid w:val="00AE600E"/>
    <w:rsid w:val="00AE6124"/>
    <w:rsid w:val="00AF1199"/>
    <w:rsid w:val="00AF1E0E"/>
    <w:rsid w:val="00AF3E0C"/>
    <w:rsid w:val="00AF3E57"/>
    <w:rsid w:val="00AF5876"/>
    <w:rsid w:val="00AF787B"/>
    <w:rsid w:val="00B01868"/>
    <w:rsid w:val="00B0411F"/>
    <w:rsid w:val="00B05AC3"/>
    <w:rsid w:val="00B07BE0"/>
    <w:rsid w:val="00B100EE"/>
    <w:rsid w:val="00B11134"/>
    <w:rsid w:val="00B11B6E"/>
    <w:rsid w:val="00B122C2"/>
    <w:rsid w:val="00B1546E"/>
    <w:rsid w:val="00B17615"/>
    <w:rsid w:val="00B20472"/>
    <w:rsid w:val="00B22C39"/>
    <w:rsid w:val="00B232FC"/>
    <w:rsid w:val="00B24BD8"/>
    <w:rsid w:val="00B25B7A"/>
    <w:rsid w:val="00B27968"/>
    <w:rsid w:val="00B30B09"/>
    <w:rsid w:val="00B332A3"/>
    <w:rsid w:val="00B33842"/>
    <w:rsid w:val="00B340B4"/>
    <w:rsid w:val="00B34C25"/>
    <w:rsid w:val="00B41B40"/>
    <w:rsid w:val="00B42005"/>
    <w:rsid w:val="00B4221D"/>
    <w:rsid w:val="00B42573"/>
    <w:rsid w:val="00B42C63"/>
    <w:rsid w:val="00B4652E"/>
    <w:rsid w:val="00B46EF4"/>
    <w:rsid w:val="00B46FB9"/>
    <w:rsid w:val="00B50603"/>
    <w:rsid w:val="00B51D14"/>
    <w:rsid w:val="00B53076"/>
    <w:rsid w:val="00B53F6F"/>
    <w:rsid w:val="00B56801"/>
    <w:rsid w:val="00B568F2"/>
    <w:rsid w:val="00B6110E"/>
    <w:rsid w:val="00B65A66"/>
    <w:rsid w:val="00B6758A"/>
    <w:rsid w:val="00B67A35"/>
    <w:rsid w:val="00B72C0B"/>
    <w:rsid w:val="00B72D39"/>
    <w:rsid w:val="00B734FB"/>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2845"/>
    <w:rsid w:val="00B93A11"/>
    <w:rsid w:val="00B946C4"/>
    <w:rsid w:val="00B979D9"/>
    <w:rsid w:val="00BA2CFF"/>
    <w:rsid w:val="00BA5272"/>
    <w:rsid w:val="00BA663C"/>
    <w:rsid w:val="00BB18FC"/>
    <w:rsid w:val="00BB327B"/>
    <w:rsid w:val="00BB3286"/>
    <w:rsid w:val="00BB45AF"/>
    <w:rsid w:val="00BB485C"/>
    <w:rsid w:val="00BB5421"/>
    <w:rsid w:val="00BB5695"/>
    <w:rsid w:val="00BB67C8"/>
    <w:rsid w:val="00BB6C22"/>
    <w:rsid w:val="00BC0314"/>
    <w:rsid w:val="00BC031A"/>
    <w:rsid w:val="00BC3956"/>
    <w:rsid w:val="00BC3B2E"/>
    <w:rsid w:val="00BC3FFB"/>
    <w:rsid w:val="00BC4017"/>
    <w:rsid w:val="00BC4533"/>
    <w:rsid w:val="00BC62A8"/>
    <w:rsid w:val="00BD36E3"/>
    <w:rsid w:val="00BD3CBA"/>
    <w:rsid w:val="00BD4392"/>
    <w:rsid w:val="00BD5F57"/>
    <w:rsid w:val="00BD7022"/>
    <w:rsid w:val="00BD73E3"/>
    <w:rsid w:val="00BE1FDA"/>
    <w:rsid w:val="00BE3B7B"/>
    <w:rsid w:val="00BE3E35"/>
    <w:rsid w:val="00BE445B"/>
    <w:rsid w:val="00BE4967"/>
    <w:rsid w:val="00BE4A8B"/>
    <w:rsid w:val="00BE54A7"/>
    <w:rsid w:val="00BE6D7C"/>
    <w:rsid w:val="00BF282D"/>
    <w:rsid w:val="00BF500A"/>
    <w:rsid w:val="00BF59EB"/>
    <w:rsid w:val="00BF60DC"/>
    <w:rsid w:val="00C02F4E"/>
    <w:rsid w:val="00C03D74"/>
    <w:rsid w:val="00C04AEA"/>
    <w:rsid w:val="00C06602"/>
    <w:rsid w:val="00C06DA4"/>
    <w:rsid w:val="00C07CD9"/>
    <w:rsid w:val="00C11241"/>
    <w:rsid w:val="00C116AA"/>
    <w:rsid w:val="00C14A6A"/>
    <w:rsid w:val="00C16FFB"/>
    <w:rsid w:val="00C17858"/>
    <w:rsid w:val="00C17CFA"/>
    <w:rsid w:val="00C2201B"/>
    <w:rsid w:val="00C25390"/>
    <w:rsid w:val="00C26745"/>
    <w:rsid w:val="00C26BC3"/>
    <w:rsid w:val="00C30609"/>
    <w:rsid w:val="00C30FA4"/>
    <w:rsid w:val="00C31249"/>
    <w:rsid w:val="00C34326"/>
    <w:rsid w:val="00C3480C"/>
    <w:rsid w:val="00C352BB"/>
    <w:rsid w:val="00C36813"/>
    <w:rsid w:val="00C40340"/>
    <w:rsid w:val="00C40968"/>
    <w:rsid w:val="00C40E6F"/>
    <w:rsid w:val="00C4352F"/>
    <w:rsid w:val="00C4361E"/>
    <w:rsid w:val="00C439CA"/>
    <w:rsid w:val="00C45505"/>
    <w:rsid w:val="00C461B6"/>
    <w:rsid w:val="00C4740D"/>
    <w:rsid w:val="00C47DF2"/>
    <w:rsid w:val="00C5095F"/>
    <w:rsid w:val="00C524A5"/>
    <w:rsid w:val="00C5665E"/>
    <w:rsid w:val="00C61BD0"/>
    <w:rsid w:val="00C61F86"/>
    <w:rsid w:val="00C62802"/>
    <w:rsid w:val="00C64EBC"/>
    <w:rsid w:val="00C70785"/>
    <w:rsid w:val="00C71294"/>
    <w:rsid w:val="00C7145D"/>
    <w:rsid w:val="00C725BD"/>
    <w:rsid w:val="00C73431"/>
    <w:rsid w:val="00C73694"/>
    <w:rsid w:val="00C763E6"/>
    <w:rsid w:val="00C80B84"/>
    <w:rsid w:val="00C81BD7"/>
    <w:rsid w:val="00C84365"/>
    <w:rsid w:val="00C86A01"/>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A51E3"/>
    <w:rsid w:val="00CB05CB"/>
    <w:rsid w:val="00CB144D"/>
    <w:rsid w:val="00CB1703"/>
    <w:rsid w:val="00CB1866"/>
    <w:rsid w:val="00CB1DA8"/>
    <w:rsid w:val="00CB282D"/>
    <w:rsid w:val="00CB44FD"/>
    <w:rsid w:val="00CB48BB"/>
    <w:rsid w:val="00CB4D4E"/>
    <w:rsid w:val="00CB5C01"/>
    <w:rsid w:val="00CB5F63"/>
    <w:rsid w:val="00CB6106"/>
    <w:rsid w:val="00CC06A2"/>
    <w:rsid w:val="00CC0720"/>
    <w:rsid w:val="00CC0A05"/>
    <w:rsid w:val="00CC4CB1"/>
    <w:rsid w:val="00CC5086"/>
    <w:rsid w:val="00CC59D4"/>
    <w:rsid w:val="00CC6138"/>
    <w:rsid w:val="00CC6643"/>
    <w:rsid w:val="00CC6C23"/>
    <w:rsid w:val="00CD128F"/>
    <w:rsid w:val="00CE0D19"/>
    <w:rsid w:val="00CE271C"/>
    <w:rsid w:val="00CE60BF"/>
    <w:rsid w:val="00CE6EAE"/>
    <w:rsid w:val="00CE7088"/>
    <w:rsid w:val="00CF2A8F"/>
    <w:rsid w:val="00CF30D2"/>
    <w:rsid w:val="00CF4C56"/>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2696"/>
    <w:rsid w:val="00D245AE"/>
    <w:rsid w:val="00D33105"/>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B7B"/>
    <w:rsid w:val="00D53B02"/>
    <w:rsid w:val="00D55B84"/>
    <w:rsid w:val="00D564B8"/>
    <w:rsid w:val="00D600FE"/>
    <w:rsid w:val="00D63856"/>
    <w:rsid w:val="00D6420B"/>
    <w:rsid w:val="00D65CDF"/>
    <w:rsid w:val="00D672C2"/>
    <w:rsid w:val="00D71794"/>
    <w:rsid w:val="00D71826"/>
    <w:rsid w:val="00D72AC1"/>
    <w:rsid w:val="00D73687"/>
    <w:rsid w:val="00D7493C"/>
    <w:rsid w:val="00D75C1B"/>
    <w:rsid w:val="00D76372"/>
    <w:rsid w:val="00D77F9C"/>
    <w:rsid w:val="00D80C87"/>
    <w:rsid w:val="00D81F2F"/>
    <w:rsid w:val="00D822F0"/>
    <w:rsid w:val="00D82C84"/>
    <w:rsid w:val="00D869EF"/>
    <w:rsid w:val="00D87E14"/>
    <w:rsid w:val="00D87FF4"/>
    <w:rsid w:val="00D91DAF"/>
    <w:rsid w:val="00D921FD"/>
    <w:rsid w:val="00D92DF2"/>
    <w:rsid w:val="00D92FC3"/>
    <w:rsid w:val="00D956AE"/>
    <w:rsid w:val="00D9750F"/>
    <w:rsid w:val="00DA043C"/>
    <w:rsid w:val="00DA18EC"/>
    <w:rsid w:val="00DA3B74"/>
    <w:rsid w:val="00DA5497"/>
    <w:rsid w:val="00DA5ED0"/>
    <w:rsid w:val="00DA68F0"/>
    <w:rsid w:val="00DB0528"/>
    <w:rsid w:val="00DC2DAB"/>
    <w:rsid w:val="00DC2E14"/>
    <w:rsid w:val="00DC4095"/>
    <w:rsid w:val="00DC4176"/>
    <w:rsid w:val="00DC55C2"/>
    <w:rsid w:val="00DC5BAB"/>
    <w:rsid w:val="00DC6DC6"/>
    <w:rsid w:val="00DD3E26"/>
    <w:rsid w:val="00DD53B0"/>
    <w:rsid w:val="00DD6E5B"/>
    <w:rsid w:val="00DE0CCD"/>
    <w:rsid w:val="00DE1499"/>
    <w:rsid w:val="00DE1689"/>
    <w:rsid w:val="00DE2140"/>
    <w:rsid w:val="00DE48AB"/>
    <w:rsid w:val="00DE4C0D"/>
    <w:rsid w:val="00DE4FDB"/>
    <w:rsid w:val="00DE560B"/>
    <w:rsid w:val="00DE560E"/>
    <w:rsid w:val="00DF1523"/>
    <w:rsid w:val="00DF2439"/>
    <w:rsid w:val="00DF4C29"/>
    <w:rsid w:val="00DF5662"/>
    <w:rsid w:val="00DF5A48"/>
    <w:rsid w:val="00DF5E51"/>
    <w:rsid w:val="00E01BAB"/>
    <w:rsid w:val="00E02C7F"/>
    <w:rsid w:val="00E0686F"/>
    <w:rsid w:val="00E06D47"/>
    <w:rsid w:val="00E078A6"/>
    <w:rsid w:val="00E1060B"/>
    <w:rsid w:val="00E113DE"/>
    <w:rsid w:val="00E116BE"/>
    <w:rsid w:val="00E12A28"/>
    <w:rsid w:val="00E13409"/>
    <w:rsid w:val="00E13456"/>
    <w:rsid w:val="00E14144"/>
    <w:rsid w:val="00E1717E"/>
    <w:rsid w:val="00E21946"/>
    <w:rsid w:val="00E2209B"/>
    <w:rsid w:val="00E25268"/>
    <w:rsid w:val="00E30C23"/>
    <w:rsid w:val="00E3256E"/>
    <w:rsid w:val="00E33FE8"/>
    <w:rsid w:val="00E35AD5"/>
    <w:rsid w:val="00E36C1A"/>
    <w:rsid w:val="00E40567"/>
    <w:rsid w:val="00E40BAF"/>
    <w:rsid w:val="00E41650"/>
    <w:rsid w:val="00E41902"/>
    <w:rsid w:val="00E4217B"/>
    <w:rsid w:val="00E429AD"/>
    <w:rsid w:val="00E42E7F"/>
    <w:rsid w:val="00E44593"/>
    <w:rsid w:val="00E44C43"/>
    <w:rsid w:val="00E45094"/>
    <w:rsid w:val="00E459C0"/>
    <w:rsid w:val="00E46182"/>
    <w:rsid w:val="00E501CB"/>
    <w:rsid w:val="00E503CE"/>
    <w:rsid w:val="00E504D1"/>
    <w:rsid w:val="00E50820"/>
    <w:rsid w:val="00E50EF3"/>
    <w:rsid w:val="00E5112B"/>
    <w:rsid w:val="00E52B5F"/>
    <w:rsid w:val="00E55B72"/>
    <w:rsid w:val="00E5675D"/>
    <w:rsid w:val="00E60E45"/>
    <w:rsid w:val="00E6161B"/>
    <w:rsid w:val="00E62F28"/>
    <w:rsid w:val="00E66E51"/>
    <w:rsid w:val="00E7113C"/>
    <w:rsid w:val="00E726D8"/>
    <w:rsid w:val="00E731B2"/>
    <w:rsid w:val="00E745E8"/>
    <w:rsid w:val="00E775E1"/>
    <w:rsid w:val="00E805FB"/>
    <w:rsid w:val="00E83A9B"/>
    <w:rsid w:val="00E849E0"/>
    <w:rsid w:val="00E85478"/>
    <w:rsid w:val="00E85A7B"/>
    <w:rsid w:val="00E90F96"/>
    <w:rsid w:val="00E91938"/>
    <w:rsid w:val="00E940DE"/>
    <w:rsid w:val="00E9461D"/>
    <w:rsid w:val="00E9582F"/>
    <w:rsid w:val="00EA316B"/>
    <w:rsid w:val="00EA53FD"/>
    <w:rsid w:val="00EA6245"/>
    <w:rsid w:val="00EB0AB1"/>
    <w:rsid w:val="00EB3E17"/>
    <w:rsid w:val="00EB55D6"/>
    <w:rsid w:val="00EB7362"/>
    <w:rsid w:val="00EC0BFB"/>
    <w:rsid w:val="00EC2DC3"/>
    <w:rsid w:val="00EC3109"/>
    <w:rsid w:val="00EC3366"/>
    <w:rsid w:val="00EC5916"/>
    <w:rsid w:val="00EC6778"/>
    <w:rsid w:val="00EC6A13"/>
    <w:rsid w:val="00ED1B72"/>
    <w:rsid w:val="00ED1E94"/>
    <w:rsid w:val="00ED37E5"/>
    <w:rsid w:val="00ED422F"/>
    <w:rsid w:val="00ED6B01"/>
    <w:rsid w:val="00EE0CB0"/>
    <w:rsid w:val="00EE0E05"/>
    <w:rsid w:val="00EE3D3A"/>
    <w:rsid w:val="00EE59B4"/>
    <w:rsid w:val="00EE5AF8"/>
    <w:rsid w:val="00EE66E0"/>
    <w:rsid w:val="00EE7620"/>
    <w:rsid w:val="00EF257A"/>
    <w:rsid w:val="00EF6874"/>
    <w:rsid w:val="00EF6F87"/>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15232"/>
    <w:rsid w:val="00F202E0"/>
    <w:rsid w:val="00F203ED"/>
    <w:rsid w:val="00F21600"/>
    <w:rsid w:val="00F22360"/>
    <w:rsid w:val="00F228EC"/>
    <w:rsid w:val="00F25920"/>
    <w:rsid w:val="00F25F42"/>
    <w:rsid w:val="00F27FF4"/>
    <w:rsid w:val="00F320AC"/>
    <w:rsid w:val="00F3495F"/>
    <w:rsid w:val="00F3518D"/>
    <w:rsid w:val="00F351CB"/>
    <w:rsid w:val="00F362BB"/>
    <w:rsid w:val="00F36B0A"/>
    <w:rsid w:val="00F41539"/>
    <w:rsid w:val="00F41CEE"/>
    <w:rsid w:val="00F4304E"/>
    <w:rsid w:val="00F500E0"/>
    <w:rsid w:val="00F50CA4"/>
    <w:rsid w:val="00F50F9A"/>
    <w:rsid w:val="00F535CA"/>
    <w:rsid w:val="00F54244"/>
    <w:rsid w:val="00F559EC"/>
    <w:rsid w:val="00F55B79"/>
    <w:rsid w:val="00F56A0F"/>
    <w:rsid w:val="00F57500"/>
    <w:rsid w:val="00F57517"/>
    <w:rsid w:val="00F5796C"/>
    <w:rsid w:val="00F57AEB"/>
    <w:rsid w:val="00F6076E"/>
    <w:rsid w:val="00F61233"/>
    <w:rsid w:val="00F61F59"/>
    <w:rsid w:val="00F637CA"/>
    <w:rsid w:val="00F644FE"/>
    <w:rsid w:val="00F66807"/>
    <w:rsid w:val="00F72DFC"/>
    <w:rsid w:val="00F73E96"/>
    <w:rsid w:val="00F74965"/>
    <w:rsid w:val="00F75DC6"/>
    <w:rsid w:val="00F75F54"/>
    <w:rsid w:val="00F7752F"/>
    <w:rsid w:val="00F808D1"/>
    <w:rsid w:val="00F8201A"/>
    <w:rsid w:val="00F839EC"/>
    <w:rsid w:val="00F857F2"/>
    <w:rsid w:val="00F878D6"/>
    <w:rsid w:val="00F87B09"/>
    <w:rsid w:val="00F909A6"/>
    <w:rsid w:val="00F910AD"/>
    <w:rsid w:val="00F9247C"/>
    <w:rsid w:val="00F9257C"/>
    <w:rsid w:val="00F9496C"/>
    <w:rsid w:val="00F96DA6"/>
    <w:rsid w:val="00F970FC"/>
    <w:rsid w:val="00F97379"/>
    <w:rsid w:val="00F97EDB"/>
    <w:rsid w:val="00FA156C"/>
    <w:rsid w:val="00FA21AB"/>
    <w:rsid w:val="00FA39B8"/>
    <w:rsid w:val="00FA3BB8"/>
    <w:rsid w:val="00FA6224"/>
    <w:rsid w:val="00FA62BF"/>
    <w:rsid w:val="00FA6BDA"/>
    <w:rsid w:val="00FA727D"/>
    <w:rsid w:val="00FB05CB"/>
    <w:rsid w:val="00FB456D"/>
    <w:rsid w:val="00FB610F"/>
    <w:rsid w:val="00FB6FA5"/>
    <w:rsid w:val="00FB74B9"/>
    <w:rsid w:val="00FC0D06"/>
    <w:rsid w:val="00FC10CF"/>
    <w:rsid w:val="00FC1911"/>
    <w:rsid w:val="00FC34D1"/>
    <w:rsid w:val="00FC3966"/>
    <w:rsid w:val="00FD0615"/>
    <w:rsid w:val="00FD1F84"/>
    <w:rsid w:val="00FD2639"/>
    <w:rsid w:val="00FD47B7"/>
    <w:rsid w:val="00FD669E"/>
    <w:rsid w:val="00FD6A99"/>
    <w:rsid w:val="00FE2BC4"/>
    <w:rsid w:val="00FE541D"/>
    <w:rsid w:val="00FE6414"/>
    <w:rsid w:val="00FE7719"/>
    <w:rsid w:val="00FE7E29"/>
    <w:rsid w:val="00FF1F53"/>
    <w:rsid w:val="00FF21A7"/>
    <w:rsid w:val="00FF2A67"/>
    <w:rsid w:val="00FF3A57"/>
    <w:rsid w:val="00FF5167"/>
    <w:rsid w:val="00FF56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7018ED"/>
  <w15:chartTrackingRefBased/>
  <w15:docId w15:val="{58CF8CE4-C4CF-4FE6-ADB4-17366801B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9493B"/>
    <w:rPr>
      <w:rFonts w:eastAsia="Batang"/>
      <w:lang w:val="en-GB" w:eastAsia="en-US"/>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eastAsia="en-US"/>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eastAsia="en-US"/>
    </w:rPr>
  </w:style>
  <w:style w:type="paragraph" w:customStyle="1" w:styleId="tdoc-header">
    <w:name w:val="tdoc-header"/>
    <w:rsid w:val="00675341"/>
    <w:rPr>
      <w:rFonts w:ascii="Arial" w:hAnsi="Arial"/>
      <w:noProof/>
      <w:sz w:val="24"/>
      <w:lang w:val="en-GB" w:eastAsia="en-US"/>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eastAsia="en-US"/>
    </w:rPr>
  </w:style>
  <w:style w:type="paragraph" w:customStyle="1" w:styleId="ZC">
    <w:name w:val="ZC"/>
    <w:rsid w:val="00675341"/>
    <w:pPr>
      <w:spacing w:line="360" w:lineRule="atLeast"/>
      <w:jc w:val="center"/>
    </w:pPr>
    <w:rPr>
      <w:rFonts w:eastAsia="MS Mincho"/>
      <w:lang w:val="en-GB" w:eastAsia="en-US"/>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2514D-7C7E-424D-A4AB-BDD2ED243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541</Words>
  <Characters>3247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report skeleton</vt:lpstr>
    </vt:vector>
  </TitlesOfParts>
  <Company>ETSI-MCC</Company>
  <LinksUpToDate>false</LinksUpToDate>
  <CharactersWithSpaces>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Golebiowski, Bartlomiej (Nokia - PL/Wroclaw)</cp:lastModifiedBy>
  <cp:revision>9</cp:revision>
  <cp:lastPrinted>2013-03-22T15:57:00Z</cp:lastPrinted>
  <dcterms:created xsi:type="dcterms:W3CDTF">2019-02-13T18:56:00Z</dcterms:created>
  <dcterms:modified xsi:type="dcterms:W3CDTF">2019-02-15T16:38:00Z</dcterms:modified>
</cp:coreProperties>
</file>